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2C3" w:rsidRDefault="004362C3" w:rsidP="00E84B74">
      <w:pPr>
        <w:spacing w:after="0" w:line="240" w:lineRule="auto"/>
        <w:ind w:left="284" w:hanging="851"/>
        <w:rPr>
          <w:rFonts w:ascii="Arial" w:hAnsi="Arial" w:cs="Arial"/>
          <w:sz w:val="16"/>
          <w:szCs w:val="24"/>
          <w:lang w:eastAsia="ru-RU"/>
        </w:rPr>
      </w:pPr>
    </w:p>
    <w:p w:rsidR="004362C3" w:rsidRDefault="004362C3" w:rsidP="00832243">
      <w:pPr>
        <w:spacing w:after="0" w:line="240" w:lineRule="auto"/>
        <w:rPr>
          <w:rFonts w:ascii="Arial" w:hAnsi="Arial" w:cs="Arial"/>
          <w:sz w:val="16"/>
          <w:szCs w:val="24"/>
          <w:lang w:eastAsia="ru-RU"/>
        </w:rPr>
      </w:pPr>
    </w:p>
    <w:p w:rsidR="004362C3" w:rsidRPr="00FB4191" w:rsidRDefault="004362C3" w:rsidP="001920C7">
      <w:pPr>
        <w:spacing w:after="0" w:line="240" w:lineRule="auto"/>
        <w:ind w:left="284" w:hanging="851"/>
        <w:jc w:val="right"/>
        <w:rPr>
          <w:rFonts w:ascii="Times New Roman" w:hAnsi="Times New Roman"/>
          <w:sz w:val="28"/>
          <w:szCs w:val="28"/>
        </w:rPr>
      </w:pPr>
    </w:p>
    <w:p w:rsidR="004362C3" w:rsidRPr="00FB4191" w:rsidRDefault="004362C3" w:rsidP="00FA58FF">
      <w:pPr>
        <w:spacing w:after="0" w:line="240" w:lineRule="auto"/>
        <w:ind w:left="284" w:hanging="851"/>
        <w:jc w:val="center"/>
        <w:rPr>
          <w:rFonts w:ascii="Times New Roman" w:hAnsi="Times New Roman"/>
          <w:sz w:val="28"/>
          <w:szCs w:val="28"/>
        </w:rPr>
      </w:pPr>
      <w:r w:rsidRPr="00FB4191">
        <w:rPr>
          <w:rFonts w:ascii="Times New Roman" w:hAnsi="Times New Roman"/>
          <w:sz w:val="28"/>
          <w:szCs w:val="28"/>
        </w:rPr>
        <w:t>СОВЕТ ДЕПУТАТОВ</w:t>
      </w:r>
    </w:p>
    <w:p w:rsidR="004362C3" w:rsidRPr="00FB4191" w:rsidRDefault="004362C3" w:rsidP="00FA58FF">
      <w:pPr>
        <w:spacing w:after="0" w:line="240" w:lineRule="auto"/>
        <w:ind w:left="284" w:hanging="851"/>
        <w:jc w:val="center"/>
        <w:rPr>
          <w:rFonts w:ascii="Times New Roman" w:hAnsi="Times New Roman"/>
          <w:sz w:val="28"/>
          <w:szCs w:val="28"/>
        </w:rPr>
      </w:pPr>
      <w:r>
        <w:rPr>
          <w:rFonts w:ascii="Times New Roman" w:hAnsi="Times New Roman"/>
          <w:sz w:val="28"/>
          <w:szCs w:val="28"/>
        </w:rPr>
        <w:t>ПОЛОЙСКОГО</w:t>
      </w:r>
      <w:r w:rsidRPr="00FB4191">
        <w:rPr>
          <w:rFonts w:ascii="Times New Roman" w:hAnsi="Times New Roman"/>
          <w:sz w:val="28"/>
          <w:szCs w:val="28"/>
        </w:rPr>
        <w:t xml:space="preserve">  СЕЛЬСОВЕТА</w:t>
      </w:r>
    </w:p>
    <w:p w:rsidR="004362C3" w:rsidRPr="00FB4191" w:rsidRDefault="004362C3" w:rsidP="00FA58FF">
      <w:pPr>
        <w:spacing w:after="0" w:line="240" w:lineRule="auto"/>
        <w:jc w:val="center"/>
        <w:rPr>
          <w:rFonts w:ascii="Times New Roman" w:hAnsi="Times New Roman"/>
          <w:sz w:val="28"/>
          <w:szCs w:val="28"/>
        </w:rPr>
      </w:pPr>
      <w:r w:rsidRPr="00FB4191">
        <w:rPr>
          <w:rFonts w:ascii="Times New Roman" w:hAnsi="Times New Roman"/>
          <w:sz w:val="28"/>
          <w:szCs w:val="28"/>
        </w:rPr>
        <w:t>КРАСНОЗЕРСКОГО РАЙОНА</w:t>
      </w:r>
    </w:p>
    <w:p w:rsidR="004362C3" w:rsidRPr="00FB4191" w:rsidRDefault="004362C3" w:rsidP="00FA58FF">
      <w:pPr>
        <w:spacing w:after="0" w:line="240" w:lineRule="auto"/>
        <w:jc w:val="center"/>
        <w:rPr>
          <w:rFonts w:ascii="Times New Roman" w:hAnsi="Times New Roman"/>
          <w:sz w:val="28"/>
          <w:szCs w:val="28"/>
        </w:rPr>
      </w:pPr>
      <w:r w:rsidRPr="00FB4191">
        <w:rPr>
          <w:rFonts w:ascii="Times New Roman" w:hAnsi="Times New Roman"/>
          <w:sz w:val="28"/>
          <w:szCs w:val="28"/>
        </w:rPr>
        <w:t>НОВОСИБИРСКОЙ ОБЛАСТИ</w:t>
      </w:r>
    </w:p>
    <w:p w:rsidR="004362C3" w:rsidRPr="00FB4191" w:rsidRDefault="004362C3" w:rsidP="00FA58FF">
      <w:pPr>
        <w:spacing w:after="0" w:line="240" w:lineRule="auto"/>
        <w:jc w:val="center"/>
        <w:rPr>
          <w:rFonts w:ascii="Times New Roman" w:hAnsi="Times New Roman"/>
          <w:sz w:val="28"/>
          <w:szCs w:val="28"/>
        </w:rPr>
      </w:pPr>
      <w:r w:rsidRPr="00FB4191">
        <w:rPr>
          <w:rFonts w:ascii="Times New Roman" w:hAnsi="Times New Roman"/>
          <w:sz w:val="28"/>
          <w:szCs w:val="28"/>
        </w:rPr>
        <w:t>(</w:t>
      </w:r>
      <w:r>
        <w:rPr>
          <w:rFonts w:ascii="Times New Roman" w:hAnsi="Times New Roman"/>
          <w:sz w:val="28"/>
          <w:szCs w:val="28"/>
        </w:rPr>
        <w:t xml:space="preserve">шестого </w:t>
      </w:r>
      <w:r w:rsidRPr="00FB4191">
        <w:rPr>
          <w:rFonts w:ascii="Times New Roman" w:hAnsi="Times New Roman"/>
          <w:sz w:val="28"/>
          <w:szCs w:val="28"/>
        </w:rPr>
        <w:t>созыва)</w:t>
      </w:r>
    </w:p>
    <w:p w:rsidR="004362C3" w:rsidRPr="00FA58FF" w:rsidRDefault="004362C3" w:rsidP="00FA58FF">
      <w:pPr>
        <w:spacing w:after="0" w:line="240" w:lineRule="auto"/>
        <w:jc w:val="center"/>
        <w:rPr>
          <w:rFonts w:ascii="Times New Roman" w:hAnsi="Times New Roman"/>
          <w:sz w:val="28"/>
          <w:szCs w:val="28"/>
          <w:u w:val="single"/>
        </w:rPr>
      </w:pPr>
      <w:r w:rsidRPr="00FA58FF">
        <w:rPr>
          <w:rFonts w:ascii="Times New Roman" w:hAnsi="Times New Roman"/>
          <w:sz w:val="28"/>
          <w:szCs w:val="28"/>
          <w:u w:val="single"/>
        </w:rPr>
        <w:t>Пятой сессии</w:t>
      </w:r>
    </w:p>
    <w:p w:rsidR="004362C3" w:rsidRPr="00FB4191" w:rsidRDefault="004362C3" w:rsidP="00FA58FF">
      <w:pPr>
        <w:spacing w:after="0" w:line="240" w:lineRule="auto"/>
        <w:jc w:val="center"/>
        <w:rPr>
          <w:rFonts w:ascii="Times New Roman" w:hAnsi="Times New Roman"/>
          <w:sz w:val="28"/>
          <w:szCs w:val="28"/>
        </w:rPr>
      </w:pPr>
      <w:r w:rsidRPr="00FB4191">
        <w:rPr>
          <w:rFonts w:ascii="Times New Roman" w:hAnsi="Times New Roman"/>
          <w:sz w:val="28"/>
          <w:szCs w:val="28"/>
        </w:rPr>
        <w:t>Р Е Ш Е Н И Е</w:t>
      </w:r>
    </w:p>
    <w:p w:rsidR="004362C3" w:rsidRPr="00FB4191" w:rsidRDefault="004362C3" w:rsidP="00FA58FF">
      <w:pPr>
        <w:spacing w:after="0" w:line="240" w:lineRule="auto"/>
        <w:jc w:val="center"/>
        <w:rPr>
          <w:rFonts w:ascii="Times New Roman" w:hAnsi="Times New Roman"/>
          <w:sz w:val="28"/>
          <w:szCs w:val="28"/>
        </w:rPr>
      </w:pPr>
    </w:p>
    <w:p w:rsidR="004362C3" w:rsidRPr="00FB4191" w:rsidRDefault="004362C3" w:rsidP="00163F4D">
      <w:pPr>
        <w:spacing w:after="0" w:line="240" w:lineRule="auto"/>
        <w:ind w:firstLine="900"/>
        <w:jc w:val="center"/>
        <w:rPr>
          <w:rFonts w:ascii="Times New Roman" w:hAnsi="Times New Roman"/>
          <w:sz w:val="28"/>
          <w:szCs w:val="28"/>
        </w:rPr>
      </w:pPr>
    </w:p>
    <w:p w:rsidR="004362C3" w:rsidRPr="00FB4191" w:rsidRDefault="004362C3" w:rsidP="00163F4D">
      <w:pPr>
        <w:spacing w:after="0" w:line="240" w:lineRule="auto"/>
        <w:rPr>
          <w:rFonts w:ascii="Times New Roman" w:hAnsi="Times New Roman"/>
          <w:sz w:val="28"/>
          <w:szCs w:val="28"/>
        </w:rPr>
      </w:pPr>
      <w:r>
        <w:rPr>
          <w:rFonts w:ascii="Times New Roman" w:hAnsi="Times New Roman"/>
          <w:sz w:val="28"/>
          <w:szCs w:val="28"/>
        </w:rPr>
        <w:t>От   24.12.2020</w:t>
      </w:r>
      <w:r w:rsidRPr="00FB4191">
        <w:rPr>
          <w:rFonts w:ascii="Times New Roman" w:hAnsi="Times New Roman"/>
          <w:sz w:val="28"/>
          <w:szCs w:val="28"/>
        </w:rPr>
        <w:t xml:space="preserve">г.                            </w:t>
      </w:r>
      <w:r>
        <w:rPr>
          <w:rFonts w:ascii="Times New Roman" w:hAnsi="Times New Roman"/>
          <w:sz w:val="28"/>
          <w:szCs w:val="28"/>
        </w:rPr>
        <w:t xml:space="preserve">                    </w:t>
      </w:r>
      <w:r w:rsidRPr="00FB4191">
        <w:rPr>
          <w:rFonts w:ascii="Times New Roman" w:hAnsi="Times New Roman"/>
          <w:sz w:val="28"/>
          <w:szCs w:val="28"/>
        </w:rPr>
        <w:t xml:space="preserve">                                        №</w:t>
      </w:r>
      <w:r>
        <w:rPr>
          <w:rFonts w:ascii="Times New Roman" w:hAnsi="Times New Roman"/>
          <w:sz w:val="28"/>
          <w:szCs w:val="28"/>
        </w:rPr>
        <w:t>24</w:t>
      </w:r>
    </w:p>
    <w:p w:rsidR="004362C3" w:rsidRPr="00FB4191" w:rsidRDefault="004362C3" w:rsidP="00163F4D">
      <w:pPr>
        <w:spacing w:after="0" w:line="240" w:lineRule="auto"/>
        <w:ind w:left="-540"/>
        <w:jc w:val="both"/>
        <w:rPr>
          <w:rFonts w:ascii="Times New Roman" w:hAnsi="Times New Roman"/>
          <w:sz w:val="28"/>
          <w:szCs w:val="28"/>
          <w:lang w:eastAsia="ru-RU"/>
        </w:rPr>
      </w:pPr>
    </w:p>
    <w:p w:rsidR="004362C3" w:rsidRPr="00FB4191" w:rsidRDefault="004362C3" w:rsidP="00163F4D">
      <w:pPr>
        <w:spacing w:after="0" w:line="240" w:lineRule="auto"/>
        <w:jc w:val="both"/>
        <w:rPr>
          <w:rFonts w:ascii="Times New Roman" w:hAnsi="Times New Roman"/>
          <w:sz w:val="28"/>
          <w:szCs w:val="28"/>
          <w:lang w:eastAsia="ru-RU"/>
        </w:rPr>
      </w:pPr>
      <w:r w:rsidRPr="00FB4191">
        <w:rPr>
          <w:rFonts w:ascii="Times New Roman" w:hAnsi="Times New Roman"/>
          <w:sz w:val="28"/>
          <w:szCs w:val="28"/>
          <w:lang w:eastAsia="ru-RU"/>
        </w:rPr>
        <w:t xml:space="preserve">«О бюджете </w:t>
      </w:r>
      <w:r>
        <w:rPr>
          <w:rFonts w:ascii="Times New Roman" w:hAnsi="Times New Roman"/>
          <w:sz w:val="28"/>
          <w:szCs w:val="28"/>
          <w:lang w:eastAsia="ru-RU"/>
        </w:rPr>
        <w:t>Полойского</w:t>
      </w:r>
      <w:r w:rsidRPr="00FB4191">
        <w:rPr>
          <w:rFonts w:ascii="Times New Roman" w:hAnsi="Times New Roman"/>
          <w:sz w:val="28"/>
          <w:szCs w:val="28"/>
          <w:lang w:eastAsia="ru-RU"/>
        </w:rPr>
        <w:t xml:space="preserve">сельсовета </w:t>
      </w:r>
    </w:p>
    <w:p w:rsidR="004362C3" w:rsidRPr="00FB4191" w:rsidRDefault="004362C3" w:rsidP="00163F4D">
      <w:pPr>
        <w:spacing w:after="0" w:line="240" w:lineRule="auto"/>
        <w:jc w:val="both"/>
        <w:rPr>
          <w:rFonts w:ascii="Times New Roman" w:hAnsi="Times New Roman"/>
          <w:sz w:val="28"/>
          <w:szCs w:val="28"/>
          <w:lang w:eastAsia="ru-RU"/>
        </w:rPr>
      </w:pPr>
      <w:r w:rsidRPr="00FB4191">
        <w:rPr>
          <w:rFonts w:ascii="Times New Roman" w:hAnsi="Times New Roman"/>
          <w:sz w:val="28"/>
          <w:szCs w:val="28"/>
          <w:lang w:eastAsia="ru-RU"/>
        </w:rPr>
        <w:t xml:space="preserve">Краснозерского района </w:t>
      </w:r>
    </w:p>
    <w:p w:rsidR="004362C3" w:rsidRPr="00FB4191" w:rsidRDefault="004362C3" w:rsidP="00163F4D">
      <w:pPr>
        <w:spacing w:after="0" w:line="240" w:lineRule="auto"/>
        <w:jc w:val="both"/>
        <w:rPr>
          <w:rFonts w:ascii="Times New Roman" w:hAnsi="Times New Roman"/>
          <w:sz w:val="28"/>
          <w:szCs w:val="28"/>
          <w:lang w:eastAsia="ru-RU"/>
        </w:rPr>
      </w:pPr>
      <w:r w:rsidRPr="00FB4191">
        <w:rPr>
          <w:rFonts w:ascii="Times New Roman" w:hAnsi="Times New Roman"/>
          <w:sz w:val="28"/>
          <w:szCs w:val="28"/>
          <w:lang w:eastAsia="ru-RU"/>
        </w:rPr>
        <w:t>Новосибирской области на 202</w:t>
      </w:r>
      <w:r>
        <w:rPr>
          <w:rFonts w:ascii="Times New Roman" w:hAnsi="Times New Roman"/>
          <w:sz w:val="28"/>
          <w:szCs w:val="28"/>
          <w:lang w:eastAsia="ru-RU"/>
        </w:rPr>
        <w:t>1</w:t>
      </w:r>
      <w:r w:rsidRPr="00FB4191">
        <w:rPr>
          <w:rFonts w:ascii="Times New Roman" w:hAnsi="Times New Roman"/>
          <w:sz w:val="28"/>
          <w:szCs w:val="28"/>
          <w:lang w:eastAsia="ru-RU"/>
        </w:rPr>
        <w:t xml:space="preserve"> год </w:t>
      </w:r>
    </w:p>
    <w:p w:rsidR="004362C3" w:rsidRPr="00FB4191" w:rsidRDefault="004362C3" w:rsidP="00163F4D">
      <w:pPr>
        <w:spacing w:after="0" w:line="240" w:lineRule="auto"/>
        <w:jc w:val="both"/>
        <w:rPr>
          <w:rFonts w:ascii="Times New Roman" w:hAnsi="Times New Roman"/>
          <w:sz w:val="28"/>
          <w:szCs w:val="28"/>
          <w:lang w:eastAsia="ru-RU"/>
        </w:rPr>
      </w:pPr>
      <w:r w:rsidRPr="00FB4191">
        <w:rPr>
          <w:rFonts w:ascii="Times New Roman" w:hAnsi="Times New Roman"/>
          <w:sz w:val="28"/>
          <w:szCs w:val="28"/>
          <w:lang w:eastAsia="ru-RU"/>
        </w:rPr>
        <w:t>и плановый период 202</w:t>
      </w:r>
      <w:r>
        <w:rPr>
          <w:rFonts w:ascii="Times New Roman" w:hAnsi="Times New Roman"/>
          <w:sz w:val="28"/>
          <w:szCs w:val="28"/>
          <w:lang w:eastAsia="ru-RU"/>
        </w:rPr>
        <w:t>2</w:t>
      </w:r>
      <w:r w:rsidRPr="00FB4191">
        <w:rPr>
          <w:rFonts w:ascii="Times New Roman" w:hAnsi="Times New Roman"/>
          <w:sz w:val="28"/>
          <w:szCs w:val="28"/>
          <w:lang w:eastAsia="ru-RU"/>
        </w:rPr>
        <w:t xml:space="preserve"> и 202</w:t>
      </w:r>
      <w:r>
        <w:rPr>
          <w:rFonts w:ascii="Times New Roman" w:hAnsi="Times New Roman"/>
          <w:sz w:val="28"/>
          <w:szCs w:val="28"/>
          <w:lang w:eastAsia="ru-RU"/>
        </w:rPr>
        <w:t>3</w:t>
      </w:r>
      <w:r w:rsidRPr="00FB4191">
        <w:rPr>
          <w:rFonts w:ascii="Times New Roman" w:hAnsi="Times New Roman"/>
          <w:sz w:val="28"/>
          <w:szCs w:val="28"/>
          <w:lang w:eastAsia="ru-RU"/>
        </w:rPr>
        <w:t xml:space="preserve"> годов» </w:t>
      </w:r>
    </w:p>
    <w:p w:rsidR="004362C3" w:rsidRPr="00FB4191" w:rsidRDefault="004362C3" w:rsidP="00C051AD">
      <w:pPr>
        <w:widowControl w:val="0"/>
        <w:autoSpaceDE w:val="0"/>
        <w:autoSpaceDN w:val="0"/>
        <w:adjustRightInd w:val="0"/>
        <w:spacing w:after="0" w:line="240" w:lineRule="auto"/>
        <w:ind w:firstLine="567"/>
        <w:jc w:val="right"/>
        <w:rPr>
          <w:rFonts w:ascii="Times New Roman" w:hAnsi="Times New Roman"/>
          <w:color w:val="000000"/>
          <w:sz w:val="28"/>
          <w:szCs w:val="28"/>
        </w:rPr>
      </w:pPr>
    </w:p>
    <w:p w:rsidR="004362C3" w:rsidRPr="00FB4191" w:rsidRDefault="004362C3" w:rsidP="002008E0">
      <w:pPr>
        <w:spacing w:after="0" w:line="240" w:lineRule="auto"/>
        <w:ind w:firstLine="510"/>
        <w:jc w:val="both"/>
        <w:rPr>
          <w:rFonts w:ascii="Times New Roman" w:hAnsi="Times New Roman"/>
          <w:sz w:val="28"/>
          <w:szCs w:val="28"/>
        </w:rPr>
      </w:pPr>
      <w:bookmarkStart w:id="0" w:name="Par16"/>
      <w:bookmarkEnd w:id="0"/>
      <w:r w:rsidRPr="00FB4191">
        <w:rPr>
          <w:rFonts w:ascii="Times New Roman" w:hAnsi="Times New Roman"/>
          <w:sz w:val="28"/>
          <w:szCs w:val="28"/>
        </w:rPr>
        <w:t>Руководствуясь Бюджетным кодексом Российской Федерации, Федеральным законом от 06.10.2003г № 131-ФЗ «Об общих принципах организации местного самоуправления  в Российской</w:t>
      </w:r>
      <w:r>
        <w:rPr>
          <w:rFonts w:ascii="Times New Roman" w:hAnsi="Times New Roman"/>
          <w:sz w:val="28"/>
          <w:szCs w:val="28"/>
        </w:rPr>
        <w:t xml:space="preserve"> </w:t>
      </w:r>
      <w:r w:rsidRPr="00FB4191">
        <w:rPr>
          <w:rFonts w:ascii="Times New Roman" w:hAnsi="Times New Roman"/>
          <w:sz w:val="28"/>
          <w:szCs w:val="28"/>
        </w:rPr>
        <w:t xml:space="preserve">Федерации»,Законом Новосибирской области  от   </w:t>
      </w:r>
      <w:r>
        <w:rPr>
          <w:rFonts w:ascii="Times New Roman" w:hAnsi="Times New Roman"/>
          <w:sz w:val="28"/>
          <w:szCs w:val="28"/>
        </w:rPr>
        <w:t>25</w:t>
      </w:r>
      <w:r w:rsidRPr="00FB4191">
        <w:rPr>
          <w:rFonts w:ascii="Times New Roman" w:hAnsi="Times New Roman"/>
          <w:sz w:val="28"/>
          <w:szCs w:val="28"/>
        </w:rPr>
        <w:t xml:space="preserve"> .</w:t>
      </w:r>
      <w:r w:rsidRPr="00FB4191">
        <w:rPr>
          <w:rFonts w:ascii="Times New Roman" w:hAnsi="Times New Roman"/>
          <w:sz w:val="28"/>
          <w:szCs w:val="28"/>
        </w:rPr>
        <w:softHyphen/>
      </w:r>
      <w:r w:rsidRPr="00FB4191">
        <w:rPr>
          <w:rFonts w:ascii="Times New Roman" w:hAnsi="Times New Roman"/>
          <w:sz w:val="28"/>
          <w:szCs w:val="28"/>
        </w:rPr>
        <w:softHyphen/>
      </w:r>
      <w:r w:rsidRPr="00FB4191">
        <w:rPr>
          <w:rFonts w:ascii="Times New Roman" w:hAnsi="Times New Roman"/>
          <w:sz w:val="28"/>
          <w:szCs w:val="28"/>
        </w:rPr>
        <w:softHyphen/>
        <w:t>12.20</w:t>
      </w:r>
      <w:r>
        <w:rPr>
          <w:rFonts w:ascii="Times New Roman" w:hAnsi="Times New Roman"/>
          <w:sz w:val="28"/>
          <w:szCs w:val="28"/>
        </w:rPr>
        <w:t>20</w:t>
      </w:r>
      <w:r w:rsidRPr="00FB4191">
        <w:rPr>
          <w:rFonts w:ascii="Times New Roman" w:hAnsi="Times New Roman"/>
          <w:sz w:val="28"/>
          <w:szCs w:val="28"/>
        </w:rPr>
        <w:t xml:space="preserve">г. № </w:t>
      </w:r>
      <w:r>
        <w:rPr>
          <w:rFonts w:ascii="Times New Roman" w:hAnsi="Times New Roman"/>
          <w:sz w:val="28"/>
          <w:szCs w:val="28"/>
        </w:rPr>
        <w:t>45-</w:t>
      </w:r>
      <w:r w:rsidRPr="00FB4191">
        <w:rPr>
          <w:rFonts w:ascii="Times New Roman" w:hAnsi="Times New Roman"/>
          <w:sz w:val="28"/>
          <w:szCs w:val="28"/>
        </w:rPr>
        <w:t xml:space="preserve"> ОЗ «Об областном бюджете Новосибирской области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Приказом МФ РФ от 0</w:t>
      </w:r>
      <w:r>
        <w:rPr>
          <w:rFonts w:ascii="Times New Roman" w:hAnsi="Times New Roman"/>
          <w:sz w:val="28"/>
          <w:szCs w:val="28"/>
        </w:rPr>
        <w:t>6</w:t>
      </w:r>
      <w:r w:rsidRPr="00FB4191">
        <w:rPr>
          <w:rFonts w:ascii="Times New Roman" w:hAnsi="Times New Roman"/>
          <w:sz w:val="28"/>
          <w:szCs w:val="28"/>
        </w:rPr>
        <w:t>.06.201</w:t>
      </w:r>
      <w:r>
        <w:rPr>
          <w:rFonts w:ascii="Times New Roman" w:hAnsi="Times New Roman"/>
          <w:sz w:val="28"/>
          <w:szCs w:val="28"/>
        </w:rPr>
        <w:t>9</w:t>
      </w:r>
      <w:r w:rsidRPr="00FB4191">
        <w:rPr>
          <w:rFonts w:ascii="Times New Roman" w:hAnsi="Times New Roman"/>
          <w:sz w:val="28"/>
          <w:szCs w:val="28"/>
        </w:rPr>
        <w:t xml:space="preserve">г № </w:t>
      </w:r>
      <w:r>
        <w:rPr>
          <w:rFonts w:ascii="Times New Roman" w:hAnsi="Times New Roman"/>
          <w:sz w:val="28"/>
          <w:szCs w:val="28"/>
        </w:rPr>
        <w:t>85</w:t>
      </w:r>
      <w:r w:rsidRPr="00FB4191">
        <w:rPr>
          <w:rFonts w:ascii="Times New Roman" w:hAnsi="Times New Roman"/>
          <w:sz w:val="28"/>
          <w:szCs w:val="28"/>
        </w:rPr>
        <w:t xml:space="preserve">н «О порядке формирования и  применения кодов бюджетной классификации Российской Федерации, их структуре и принципах назначения», Совет депутатов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w:t>
      </w:r>
      <w:r>
        <w:rPr>
          <w:rFonts w:ascii="Times New Roman" w:hAnsi="Times New Roman"/>
          <w:sz w:val="28"/>
          <w:szCs w:val="28"/>
        </w:rPr>
        <w:t xml:space="preserve"> </w:t>
      </w:r>
      <w:r w:rsidRPr="00FB4191">
        <w:rPr>
          <w:rFonts w:ascii="Times New Roman" w:hAnsi="Times New Roman"/>
          <w:sz w:val="28"/>
          <w:szCs w:val="28"/>
        </w:rPr>
        <w:t>РЕШИЛ:</w:t>
      </w: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color w:val="FF0000"/>
          <w:sz w:val="28"/>
          <w:szCs w:val="28"/>
        </w:rPr>
      </w:pPr>
    </w:p>
    <w:p w:rsidR="004362C3" w:rsidRPr="00FB4191" w:rsidRDefault="004362C3" w:rsidP="00613EF0">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FB4191">
        <w:rPr>
          <w:rFonts w:ascii="Times New Roman" w:hAnsi="Times New Roman"/>
          <w:b/>
          <w:sz w:val="28"/>
          <w:szCs w:val="28"/>
        </w:rPr>
        <w:t xml:space="preserve">Статья 1. Основные характеристики бюджета </w:t>
      </w:r>
      <w:r w:rsidRPr="0099114E">
        <w:rPr>
          <w:rFonts w:ascii="Times New Roman" w:hAnsi="Times New Roman"/>
          <w:b/>
          <w:sz w:val="28"/>
          <w:szCs w:val="28"/>
          <w:lang w:eastAsia="ru-RU"/>
        </w:rPr>
        <w:t>Полойского</w:t>
      </w:r>
      <w:r>
        <w:rPr>
          <w:rFonts w:ascii="Times New Roman" w:hAnsi="Times New Roman"/>
          <w:b/>
          <w:sz w:val="28"/>
          <w:szCs w:val="28"/>
          <w:lang w:eastAsia="ru-RU"/>
        </w:rPr>
        <w:t xml:space="preserve"> </w:t>
      </w:r>
      <w:r w:rsidRPr="00FB4191">
        <w:rPr>
          <w:rFonts w:ascii="Times New Roman" w:hAnsi="Times New Roman"/>
          <w:b/>
          <w:sz w:val="28"/>
          <w:szCs w:val="28"/>
        </w:rPr>
        <w:t>сельсовета Краснозерского района Новосибирской области</w:t>
      </w:r>
      <w:r>
        <w:rPr>
          <w:rFonts w:ascii="Times New Roman" w:hAnsi="Times New Roman"/>
          <w:b/>
          <w:sz w:val="28"/>
          <w:szCs w:val="28"/>
        </w:rPr>
        <w:t xml:space="preserve"> </w:t>
      </w:r>
      <w:r w:rsidRPr="00FB4191">
        <w:rPr>
          <w:rFonts w:ascii="Times New Roman" w:hAnsi="Times New Roman"/>
          <w:b/>
          <w:sz w:val="28"/>
          <w:szCs w:val="28"/>
        </w:rPr>
        <w:t>на 202</w:t>
      </w:r>
      <w:r>
        <w:rPr>
          <w:rFonts w:ascii="Times New Roman" w:hAnsi="Times New Roman"/>
          <w:b/>
          <w:sz w:val="28"/>
          <w:szCs w:val="28"/>
        </w:rPr>
        <w:t>1</w:t>
      </w:r>
      <w:r w:rsidRPr="00FB4191">
        <w:rPr>
          <w:rFonts w:ascii="Times New Roman" w:hAnsi="Times New Roman"/>
          <w:b/>
          <w:sz w:val="28"/>
          <w:szCs w:val="28"/>
        </w:rPr>
        <w:t>год и на плановый период 202</w:t>
      </w:r>
      <w:r>
        <w:rPr>
          <w:rFonts w:ascii="Times New Roman" w:hAnsi="Times New Roman"/>
          <w:b/>
          <w:sz w:val="28"/>
          <w:szCs w:val="28"/>
        </w:rPr>
        <w:t>2</w:t>
      </w:r>
      <w:r w:rsidRPr="00FB4191">
        <w:rPr>
          <w:rFonts w:ascii="Times New Roman" w:hAnsi="Times New Roman"/>
          <w:b/>
          <w:sz w:val="28"/>
          <w:szCs w:val="28"/>
        </w:rPr>
        <w:t xml:space="preserve"> и 202</w:t>
      </w:r>
      <w:r>
        <w:rPr>
          <w:rFonts w:ascii="Times New Roman" w:hAnsi="Times New Roman"/>
          <w:b/>
          <w:sz w:val="28"/>
          <w:szCs w:val="28"/>
        </w:rPr>
        <w:t>3</w:t>
      </w:r>
      <w:r w:rsidRPr="00FB4191">
        <w:rPr>
          <w:rFonts w:ascii="Times New Roman" w:hAnsi="Times New Roman"/>
          <w:b/>
          <w:sz w:val="28"/>
          <w:szCs w:val="28"/>
        </w:rPr>
        <w:t xml:space="preserve"> годов</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 Утвердить основные характеристики бюджета</w:t>
      </w:r>
      <w:r>
        <w:rPr>
          <w:rFonts w:ascii="Times New Roman" w:hAnsi="Times New Roman"/>
          <w:sz w:val="28"/>
          <w:szCs w:val="28"/>
        </w:rPr>
        <w:t xml:space="preserve">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(далее - местный бюджет) на 202</w:t>
      </w:r>
      <w:r>
        <w:rPr>
          <w:rFonts w:ascii="Times New Roman" w:hAnsi="Times New Roman"/>
          <w:sz w:val="28"/>
          <w:szCs w:val="28"/>
        </w:rPr>
        <w:t>1</w:t>
      </w:r>
      <w:r w:rsidRPr="00FB4191">
        <w:rPr>
          <w:rFonts w:ascii="Times New Roman" w:hAnsi="Times New Roman"/>
          <w:sz w:val="28"/>
          <w:szCs w:val="28"/>
        </w:rPr>
        <w:t xml:space="preserve"> год:</w:t>
      </w:r>
    </w:p>
    <w:p w:rsidR="004362C3" w:rsidRPr="00FB4191" w:rsidRDefault="004362C3" w:rsidP="00F91687">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 прогнозируемый общий объем доходов местного бюджета в сумме</w:t>
      </w:r>
      <w:r>
        <w:rPr>
          <w:rFonts w:ascii="Times New Roman" w:hAnsi="Times New Roman"/>
          <w:sz w:val="28"/>
          <w:szCs w:val="28"/>
        </w:rPr>
        <w:t>8618,7</w:t>
      </w:r>
      <w:r w:rsidRPr="00FB4191">
        <w:rPr>
          <w:rFonts w:ascii="Times New Roman" w:hAnsi="Times New Roman"/>
          <w:sz w:val="28"/>
          <w:szCs w:val="28"/>
        </w:rPr>
        <w:t xml:space="preserve">тыс. рублей, в том числе объем безвозмездных поступлений в сумме </w:t>
      </w:r>
      <w:r>
        <w:rPr>
          <w:rFonts w:ascii="Times New Roman" w:hAnsi="Times New Roman"/>
          <w:sz w:val="28"/>
          <w:szCs w:val="28"/>
        </w:rPr>
        <w:t>6472,8</w:t>
      </w:r>
      <w:r w:rsidRPr="00FB4191">
        <w:rPr>
          <w:rFonts w:ascii="Times New Roman" w:hAnsi="Times New Roman"/>
          <w:sz w:val="28"/>
          <w:szCs w:val="28"/>
        </w:rPr>
        <w:t>тыс. рублей, из них объем межбюджетных трансфертов, получаемых из других бюджетов бюджетной системы Российской Федерации, в сумме</w:t>
      </w:r>
      <w:r>
        <w:rPr>
          <w:rFonts w:ascii="Times New Roman" w:hAnsi="Times New Roman"/>
          <w:sz w:val="28"/>
          <w:szCs w:val="28"/>
        </w:rPr>
        <w:t xml:space="preserve"> 6472,8</w:t>
      </w:r>
      <w:r w:rsidRPr="00FB4191">
        <w:rPr>
          <w:rFonts w:ascii="Times New Roman" w:hAnsi="Times New Roman"/>
          <w:sz w:val="28"/>
          <w:szCs w:val="28"/>
        </w:rPr>
        <w:t>тыс. рублей, в том числе объем субсидий, субвенций и иных межбюджетных трансфертов, имеющих целевое назначение, в сумме</w:t>
      </w:r>
      <w:r>
        <w:rPr>
          <w:rFonts w:ascii="Times New Roman" w:hAnsi="Times New Roman"/>
          <w:sz w:val="28"/>
          <w:szCs w:val="28"/>
        </w:rPr>
        <w:t>1435,6</w:t>
      </w:r>
      <w:r w:rsidRPr="00FB4191">
        <w:rPr>
          <w:rFonts w:ascii="Times New Roman" w:hAnsi="Times New Roman"/>
          <w:sz w:val="28"/>
          <w:szCs w:val="28"/>
        </w:rPr>
        <w:t>тыс.рублей;</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w:t>
      </w:r>
      <w:r w:rsidRPr="00FB4191">
        <w:rPr>
          <w:rFonts w:ascii="Times New Roman" w:hAnsi="Times New Roman"/>
          <w:sz w:val="28"/>
          <w:szCs w:val="28"/>
          <w:lang w:val="en-US"/>
        </w:rPr>
        <w:t> </w:t>
      </w:r>
      <w:r w:rsidRPr="00FB4191">
        <w:rPr>
          <w:rFonts w:ascii="Times New Roman" w:hAnsi="Times New Roman"/>
          <w:sz w:val="28"/>
          <w:szCs w:val="28"/>
        </w:rPr>
        <w:t xml:space="preserve">общий объем расходов местного бюджета в сумме </w:t>
      </w:r>
      <w:r>
        <w:rPr>
          <w:rFonts w:ascii="Times New Roman" w:hAnsi="Times New Roman"/>
          <w:sz w:val="28"/>
          <w:szCs w:val="28"/>
        </w:rPr>
        <w:t>8618,7</w:t>
      </w:r>
      <w:r w:rsidRPr="00FB4191">
        <w:rPr>
          <w:rFonts w:ascii="Times New Roman" w:hAnsi="Times New Roman"/>
          <w:sz w:val="28"/>
          <w:szCs w:val="28"/>
        </w:rPr>
        <w:t>тыс. рублей;</w:t>
      </w:r>
    </w:p>
    <w:p w:rsidR="004362C3" w:rsidRPr="00FB4191" w:rsidRDefault="004362C3" w:rsidP="009D71B3">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3)дефицит местного бюджета в сумме  0,0 тыс. рублей.</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w:t>
      </w:r>
      <w:r w:rsidRPr="00FB4191">
        <w:rPr>
          <w:rFonts w:ascii="Times New Roman" w:hAnsi="Times New Roman"/>
          <w:sz w:val="28"/>
          <w:szCs w:val="28"/>
          <w:lang w:val="en-US"/>
        </w:rPr>
        <w:t> </w:t>
      </w:r>
      <w:r w:rsidRPr="00FB4191">
        <w:rPr>
          <w:rFonts w:ascii="Times New Roman" w:hAnsi="Times New Roman"/>
          <w:sz w:val="28"/>
          <w:szCs w:val="28"/>
        </w:rPr>
        <w:t>Утвердить основные характеристики местного бюджета на плановый период 202</w:t>
      </w:r>
      <w:r>
        <w:rPr>
          <w:rFonts w:ascii="Times New Roman" w:hAnsi="Times New Roman"/>
          <w:sz w:val="28"/>
          <w:szCs w:val="28"/>
        </w:rPr>
        <w:t>2</w:t>
      </w:r>
      <w:r w:rsidRPr="00FB4191">
        <w:rPr>
          <w:rFonts w:ascii="Times New Roman" w:hAnsi="Times New Roman"/>
          <w:sz w:val="28"/>
          <w:szCs w:val="28"/>
        </w:rPr>
        <w:t xml:space="preserve"> год и на 202</w:t>
      </w:r>
      <w:r>
        <w:rPr>
          <w:rFonts w:ascii="Times New Roman" w:hAnsi="Times New Roman"/>
          <w:sz w:val="28"/>
          <w:szCs w:val="28"/>
        </w:rPr>
        <w:t>3</w:t>
      </w:r>
      <w:r w:rsidRPr="00FB4191">
        <w:rPr>
          <w:rFonts w:ascii="Times New Roman" w:hAnsi="Times New Roman"/>
          <w:sz w:val="28"/>
          <w:szCs w:val="28"/>
        </w:rPr>
        <w:t xml:space="preserve"> годов:</w:t>
      </w:r>
    </w:p>
    <w:p w:rsidR="004362C3" w:rsidRPr="00FB4191" w:rsidRDefault="004362C3" w:rsidP="00582F3C">
      <w:pPr>
        <w:widowControl w:val="0"/>
        <w:autoSpaceDE w:val="0"/>
        <w:autoSpaceDN w:val="0"/>
        <w:adjustRightInd w:val="0"/>
        <w:spacing w:after="0" w:line="240" w:lineRule="auto"/>
        <w:jc w:val="both"/>
        <w:rPr>
          <w:rFonts w:ascii="Times New Roman" w:hAnsi="Times New Roman"/>
          <w:sz w:val="28"/>
          <w:szCs w:val="28"/>
        </w:rPr>
      </w:pPr>
      <w:r w:rsidRPr="00FB4191">
        <w:rPr>
          <w:rFonts w:ascii="Times New Roman" w:hAnsi="Times New Roman"/>
          <w:sz w:val="28"/>
          <w:szCs w:val="28"/>
        </w:rPr>
        <w:t>1)</w:t>
      </w:r>
      <w:r w:rsidRPr="00FB4191">
        <w:rPr>
          <w:rFonts w:ascii="Times New Roman" w:hAnsi="Times New Roman"/>
          <w:sz w:val="28"/>
          <w:szCs w:val="28"/>
          <w:lang w:val="en-US"/>
        </w:rPr>
        <w:t> </w:t>
      </w:r>
      <w:r w:rsidRPr="00FB4191">
        <w:rPr>
          <w:rFonts w:ascii="Times New Roman" w:hAnsi="Times New Roman"/>
          <w:sz w:val="28"/>
          <w:szCs w:val="28"/>
        </w:rPr>
        <w:t>прогнозируемый общий объем доходов местного бюджета на 202</w:t>
      </w:r>
      <w:r>
        <w:rPr>
          <w:rFonts w:ascii="Times New Roman" w:hAnsi="Times New Roman"/>
          <w:sz w:val="28"/>
          <w:szCs w:val="28"/>
        </w:rPr>
        <w:t>2</w:t>
      </w:r>
      <w:r w:rsidRPr="00FB4191">
        <w:rPr>
          <w:rFonts w:ascii="Times New Roman" w:hAnsi="Times New Roman"/>
          <w:sz w:val="28"/>
          <w:szCs w:val="28"/>
        </w:rPr>
        <w:t xml:space="preserve"> год в сумме </w:t>
      </w:r>
      <w:r>
        <w:rPr>
          <w:rFonts w:ascii="Times New Roman" w:hAnsi="Times New Roman"/>
          <w:sz w:val="28"/>
          <w:szCs w:val="28"/>
        </w:rPr>
        <w:t>4653,6</w:t>
      </w:r>
      <w:r w:rsidRPr="00FB4191">
        <w:rPr>
          <w:rFonts w:ascii="Times New Roman" w:hAnsi="Times New Roman"/>
          <w:sz w:val="28"/>
          <w:szCs w:val="28"/>
        </w:rPr>
        <w:t xml:space="preserve">тыс. рублей, в том числе объем безвозмездных поступлений в сумме </w:t>
      </w:r>
      <w:r>
        <w:rPr>
          <w:rFonts w:ascii="Times New Roman" w:hAnsi="Times New Roman"/>
          <w:sz w:val="28"/>
          <w:szCs w:val="28"/>
        </w:rPr>
        <w:t>2410,5</w:t>
      </w:r>
      <w:r w:rsidRPr="00FB4191">
        <w:rPr>
          <w:rFonts w:ascii="Times New Roman" w:hAnsi="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Pr>
          <w:rFonts w:ascii="Times New Roman" w:hAnsi="Times New Roman"/>
          <w:sz w:val="28"/>
          <w:szCs w:val="28"/>
        </w:rPr>
        <w:t>2410,5</w:t>
      </w:r>
      <w:r w:rsidRPr="00FB4191">
        <w:rPr>
          <w:rFonts w:ascii="Times New Roman" w:hAnsi="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Pr>
          <w:rFonts w:ascii="Times New Roman" w:hAnsi="Times New Roman"/>
          <w:sz w:val="28"/>
          <w:szCs w:val="28"/>
        </w:rPr>
        <w:t>112,0</w:t>
      </w:r>
      <w:r w:rsidRPr="00FB4191">
        <w:rPr>
          <w:rFonts w:ascii="Times New Roman" w:hAnsi="Times New Roman"/>
          <w:sz w:val="28"/>
          <w:szCs w:val="28"/>
        </w:rPr>
        <w:t>тыс. рублей, на 202</w:t>
      </w:r>
      <w:r>
        <w:rPr>
          <w:rFonts w:ascii="Times New Roman" w:hAnsi="Times New Roman"/>
          <w:sz w:val="28"/>
          <w:szCs w:val="28"/>
        </w:rPr>
        <w:t>3</w:t>
      </w:r>
      <w:r w:rsidRPr="00FB4191">
        <w:rPr>
          <w:rFonts w:ascii="Times New Roman" w:hAnsi="Times New Roman"/>
          <w:sz w:val="28"/>
          <w:szCs w:val="28"/>
        </w:rPr>
        <w:t xml:space="preserve"> год в сумме </w:t>
      </w:r>
      <w:r>
        <w:rPr>
          <w:rFonts w:ascii="Times New Roman" w:hAnsi="Times New Roman"/>
          <w:sz w:val="28"/>
          <w:szCs w:val="28"/>
        </w:rPr>
        <w:t>5446,6</w:t>
      </w:r>
      <w:r w:rsidRPr="00FB4191">
        <w:rPr>
          <w:rFonts w:ascii="Times New Roman" w:hAnsi="Times New Roman"/>
          <w:sz w:val="28"/>
          <w:szCs w:val="28"/>
        </w:rPr>
        <w:t xml:space="preserve">тыс. рублей, в том числе объем безвозмездных поступлений в сумме </w:t>
      </w:r>
      <w:r>
        <w:rPr>
          <w:rFonts w:ascii="Times New Roman" w:hAnsi="Times New Roman"/>
          <w:sz w:val="28"/>
          <w:szCs w:val="28"/>
        </w:rPr>
        <w:t>3126,9</w:t>
      </w:r>
      <w:r w:rsidRPr="00FB4191">
        <w:rPr>
          <w:rFonts w:ascii="Times New Roman" w:hAnsi="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Pr>
          <w:rFonts w:ascii="Times New Roman" w:hAnsi="Times New Roman"/>
          <w:sz w:val="28"/>
          <w:szCs w:val="28"/>
        </w:rPr>
        <w:t>3126,9</w:t>
      </w:r>
      <w:r w:rsidRPr="00FB4191">
        <w:rPr>
          <w:rFonts w:ascii="Times New Roman" w:hAnsi="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Pr>
          <w:rFonts w:ascii="Times New Roman" w:hAnsi="Times New Roman"/>
          <w:sz w:val="28"/>
          <w:szCs w:val="28"/>
        </w:rPr>
        <w:t>115,6</w:t>
      </w:r>
      <w:r w:rsidRPr="00FB4191">
        <w:rPr>
          <w:rFonts w:ascii="Times New Roman" w:hAnsi="Times New Roman"/>
          <w:sz w:val="28"/>
          <w:szCs w:val="28"/>
        </w:rPr>
        <w:t>тыс. рублей ;</w:t>
      </w:r>
    </w:p>
    <w:p w:rsidR="004362C3" w:rsidRPr="00FB4191" w:rsidRDefault="004362C3" w:rsidP="008420C1">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w:t>
      </w:r>
      <w:r w:rsidRPr="00FB4191">
        <w:rPr>
          <w:rFonts w:ascii="Times New Roman" w:hAnsi="Times New Roman"/>
          <w:sz w:val="28"/>
          <w:szCs w:val="28"/>
          <w:lang w:val="en-US"/>
        </w:rPr>
        <w:t> </w:t>
      </w:r>
      <w:r w:rsidRPr="00FB4191">
        <w:rPr>
          <w:rFonts w:ascii="Times New Roman" w:hAnsi="Times New Roman"/>
          <w:sz w:val="28"/>
          <w:szCs w:val="28"/>
        </w:rPr>
        <w:t>общий объем расходов местного бюджета на 202</w:t>
      </w:r>
      <w:r>
        <w:rPr>
          <w:rFonts w:ascii="Times New Roman" w:hAnsi="Times New Roman"/>
          <w:sz w:val="28"/>
          <w:szCs w:val="28"/>
        </w:rPr>
        <w:t>2</w:t>
      </w:r>
      <w:r w:rsidRPr="00FB4191">
        <w:rPr>
          <w:rFonts w:ascii="Times New Roman" w:hAnsi="Times New Roman"/>
          <w:sz w:val="28"/>
          <w:szCs w:val="28"/>
        </w:rPr>
        <w:t xml:space="preserve"> год в сумме </w:t>
      </w:r>
      <w:r>
        <w:rPr>
          <w:rFonts w:ascii="Times New Roman" w:hAnsi="Times New Roman"/>
          <w:sz w:val="28"/>
          <w:szCs w:val="28"/>
        </w:rPr>
        <w:t>4653,6</w:t>
      </w:r>
      <w:r w:rsidRPr="00FB4191">
        <w:rPr>
          <w:rFonts w:ascii="Times New Roman" w:hAnsi="Times New Roman"/>
          <w:sz w:val="28"/>
          <w:szCs w:val="28"/>
        </w:rPr>
        <w:t xml:space="preserve">тыс. рублей, </w:t>
      </w:r>
      <w:r>
        <w:rPr>
          <w:rFonts w:ascii="Times New Roman" w:hAnsi="Times New Roman"/>
          <w:sz w:val="28"/>
          <w:szCs w:val="28"/>
        </w:rPr>
        <w:t xml:space="preserve">в том числе условно утвержденные 113,6 тыс. рублей, </w:t>
      </w:r>
      <w:r w:rsidRPr="00FB4191">
        <w:rPr>
          <w:rFonts w:ascii="Times New Roman" w:hAnsi="Times New Roman"/>
          <w:sz w:val="28"/>
          <w:szCs w:val="28"/>
        </w:rPr>
        <w:t xml:space="preserve"> на 202</w:t>
      </w:r>
      <w:r>
        <w:rPr>
          <w:rFonts w:ascii="Times New Roman" w:hAnsi="Times New Roman"/>
          <w:sz w:val="28"/>
          <w:szCs w:val="28"/>
        </w:rPr>
        <w:t>3</w:t>
      </w:r>
      <w:r w:rsidRPr="00FB4191">
        <w:rPr>
          <w:rFonts w:ascii="Times New Roman" w:hAnsi="Times New Roman"/>
          <w:sz w:val="28"/>
          <w:szCs w:val="28"/>
        </w:rPr>
        <w:t xml:space="preserve"> год в сумме </w:t>
      </w:r>
      <w:r>
        <w:rPr>
          <w:rFonts w:ascii="Times New Roman" w:hAnsi="Times New Roman"/>
          <w:sz w:val="28"/>
          <w:szCs w:val="28"/>
        </w:rPr>
        <w:t>5446,6</w:t>
      </w:r>
      <w:r w:rsidRPr="00FB4191">
        <w:rPr>
          <w:rFonts w:ascii="Times New Roman" w:hAnsi="Times New Roman"/>
          <w:sz w:val="28"/>
          <w:szCs w:val="28"/>
        </w:rPr>
        <w:t>тыс. рублей</w:t>
      </w:r>
      <w:r>
        <w:rPr>
          <w:rFonts w:ascii="Times New Roman" w:hAnsi="Times New Roman"/>
          <w:sz w:val="28"/>
          <w:szCs w:val="28"/>
        </w:rPr>
        <w:t xml:space="preserve">, </w:t>
      </w:r>
      <w:r w:rsidRPr="006F750A">
        <w:rPr>
          <w:rFonts w:ascii="Times New Roman" w:hAnsi="Times New Roman"/>
          <w:sz w:val="28"/>
          <w:szCs w:val="28"/>
        </w:rPr>
        <w:t xml:space="preserve">в том числе условно утвержденные </w:t>
      </w:r>
      <w:r>
        <w:rPr>
          <w:rFonts w:ascii="Times New Roman" w:hAnsi="Times New Roman"/>
          <w:sz w:val="28"/>
          <w:szCs w:val="28"/>
        </w:rPr>
        <w:t>266,6</w:t>
      </w:r>
      <w:r w:rsidRPr="006F750A">
        <w:rPr>
          <w:rFonts w:ascii="Times New Roman" w:hAnsi="Times New Roman"/>
          <w:sz w:val="28"/>
          <w:szCs w:val="28"/>
        </w:rPr>
        <w:t xml:space="preserve"> тыс. рублей</w:t>
      </w:r>
      <w:r w:rsidRPr="00FB4191">
        <w:rPr>
          <w:rFonts w:ascii="Times New Roman" w:hAnsi="Times New Roman"/>
          <w:sz w:val="28"/>
          <w:szCs w:val="28"/>
        </w:rPr>
        <w:t>;</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3)</w:t>
      </w:r>
      <w:r w:rsidRPr="00FB4191">
        <w:rPr>
          <w:rFonts w:ascii="Times New Roman" w:hAnsi="Times New Roman"/>
          <w:sz w:val="28"/>
          <w:szCs w:val="28"/>
          <w:lang w:val="en-US"/>
        </w:rPr>
        <w:t> </w:t>
      </w:r>
      <w:r w:rsidRPr="00FB4191">
        <w:rPr>
          <w:rFonts w:ascii="Times New Roman" w:hAnsi="Times New Roman"/>
          <w:sz w:val="28"/>
          <w:szCs w:val="28"/>
        </w:rPr>
        <w:t>дефицит</w:t>
      </w:r>
      <w:r>
        <w:rPr>
          <w:rFonts w:ascii="Times New Roman" w:hAnsi="Times New Roman"/>
          <w:sz w:val="28"/>
          <w:szCs w:val="28"/>
        </w:rPr>
        <w:t xml:space="preserve"> </w:t>
      </w:r>
      <w:r w:rsidRPr="00FB4191">
        <w:rPr>
          <w:rFonts w:ascii="Times New Roman" w:hAnsi="Times New Roman"/>
          <w:sz w:val="28"/>
          <w:szCs w:val="28"/>
        </w:rPr>
        <w:t>(профицит) местного бюджета на 202</w:t>
      </w:r>
      <w:r>
        <w:rPr>
          <w:rFonts w:ascii="Times New Roman" w:hAnsi="Times New Roman"/>
          <w:sz w:val="28"/>
          <w:szCs w:val="28"/>
        </w:rPr>
        <w:t>2</w:t>
      </w:r>
      <w:r w:rsidRPr="00FB4191">
        <w:rPr>
          <w:rFonts w:ascii="Times New Roman" w:hAnsi="Times New Roman"/>
          <w:sz w:val="28"/>
          <w:szCs w:val="28"/>
        </w:rPr>
        <w:t xml:space="preserve"> год в сумме 0,0 тыс. рублей и на 202</w:t>
      </w:r>
      <w:r>
        <w:rPr>
          <w:rFonts w:ascii="Times New Roman" w:hAnsi="Times New Roman"/>
          <w:sz w:val="28"/>
          <w:szCs w:val="28"/>
        </w:rPr>
        <w:t>3</w:t>
      </w:r>
      <w:r w:rsidRPr="00FB4191">
        <w:rPr>
          <w:rFonts w:ascii="Times New Roman" w:hAnsi="Times New Roman"/>
          <w:sz w:val="28"/>
          <w:szCs w:val="28"/>
        </w:rPr>
        <w:t xml:space="preserve"> год в сумме 0,0 тыс. рублей.</w:t>
      </w: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color w:val="FF0000"/>
          <w:sz w:val="28"/>
          <w:szCs w:val="28"/>
        </w:rPr>
      </w:pPr>
      <w:bookmarkStart w:id="1" w:name="Par27"/>
      <w:bookmarkEnd w:id="1"/>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color w:val="FF0000"/>
          <w:sz w:val="28"/>
          <w:szCs w:val="28"/>
        </w:rPr>
      </w:pP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FB4191">
        <w:rPr>
          <w:rFonts w:ascii="Times New Roman" w:hAnsi="Times New Roman"/>
          <w:b/>
          <w:sz w:val="28"/>
          <w:szCs w:val="28"/>
        </w:rPr>
        <w:t>Статья 2.</w:t>
      </w:r>
      <w:r w:rsidRPr="00FB4191">
        <w:rPr>
          <w:rFonts w:ascii="Times New Roman" w:hAnsi="Times New Roman"/>
          <w:b/>
          <w:sz w:val="28"/>
          <w:szCs w:val="28"/>
          <w:lang w:val="en-US"/>
        </w:rPr>
        <w:t> </w:t>
      </w:r>
      <w:r w:rsidRPr="00FB4191">
        <w:rPr>
          <w:rFonts w:ascii="Times New Roman" w:hAnsi="Times New Roman"/>
          <w:b/>
          <w:sz w:val="28"/>
          <w:szCs w:val="28"/>
        </w:rPr>
        <w:t>Главные администраторы доходов местного бюджета и главные администраторы источников финансирования дефицита местного бюджета</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w:t>
      </w:r>
      <w:r w:rsidRPr="00FB4191">
        <w:rPr>
          <w:rFonts w:ascii="Times New Roman" w:hAnsi="Times New Roman"/>
          <w:sz w:val="28"/>
          <w:szCs w:val="28"/>
          <w:lang w:val="en-US"/>
        </w:rPr>
        <w:t> </w:t>
      </w:r>
      <w:r w:rsidRPr="00FB4191">
        <w:rPr>
          <w:rFonts w:ascii="Times New Roman" w:hAnsi="Times New Roman"/>
          <w:sz w:val="28"/>
          <w:szCs w:val="28"/>
        </w:rPr>
        <w:t xml:space="preserve">Установить </w:t>
      </w:r>
      <w:hyperlink w:anchor="Par377" w:history="1">
        <w:r w:rsidRPr="00FB4191">
          <w:rPr>
            <w:rFonts w:ascii="Times New Roman" w:hAnsi="Times New Roman"/>
            <w:sz w:val="28"/>
            <w:szCs w:val="28"/>
          </w:rPr>
          <w:t>перечень</w:t>
        </w:r>
      </w:hyperlink>
      <w:r w:rsidRPr="00FB4191">
        <w:rPr>
          <w:rFonts w:ascii="Times New Roman" w:hAnsi="Times New Roman"/>
          <w:sz w:val="28"/>
          <w:szCs w:val="28"/>
        </w:rPr>
        <w:t xml:space="preserve"> главных администраторов доходов местного бюджета в 202</w:t>
      </w:r>
      <w:r>
        <w:rPr>
          <w:rFonts w:ascii="Times New Roman" w:hAnsi="Times New Roman"/>
          <w:sz w:val="28"/>
          <w:szCs w:val="28"/>
        </w:rPr>
        <w:t>1</w:t>
      </w:r>
      <w:r w:rsidRPr="00FB4191">
        <w:rPr>
          <w:rFonts w:ascii="Times New Roman" w:hAnsi="Times New Roman"/>
          <w:sz w:val="28"/>
          <w:szCs w:val="28"/>
        </w:rPr>
        <w:t xml:space="preserve"> году и плановом периоде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согласно приложению 1 к настоящему решению, в том числе:</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w:t>
      </w:r>
      <w:r w:rsidRPr="00FB4191">
        <w:rPr>
          <w:rFonts w:ascii="Times New Roman" w:hAnsi="Times New Roman"/>
          <w:sz w:val="28"/>
          <w:szCs w:val="28"/>
          <w:lang w:val="en-US"/>
        </w:rPr>
        <w:t> </w:t>
      </w:r>
      <w:hyperlink w:anchor="Par382" w:history="1">
        <w:r w:rsidRPr="00FB4191">
          <w:rPr>
            <w:rFonts w:ascii="Times New Roman" w:hAnsi="Times New Roman"/>
            <w:sz w:val="28"/>
            <w:szCs w:val="28"/>
          </w:rPr>
          <w:t>перечень</w:t>
        </w:r>
      </w:hyperlink>
      <w:r w:rsidRPr="00FB4191">
        <w:rPr>
          <w:rFonts w:ascii="Times New Roman" w:hAnsi="Times New Roman"/>
          <w:sz w:val="28"/>
          <w:szCs w:val="28"/>
        </w:rPr>
        <w:t xml:space="preserve"> главных администраторов налоговых и неналоговых доходов местного бюджета согласно таблице 1;</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 </w:t>
      </w:r>
      <w:hyperlink w:anchor="Par1849" w:history="1">
        <w:r w:rsidRPr="00FB4191">
          <w:rPr>
            <w:rFonts w:ascii="Times New Roman" w:hAnsi="Times New Roman"/>
            <w:sz w:val="28"/>
            <w:szCs w:val="28"/>
          </w:rPr>
          <w:t>перечень</w:t>
        </w:r>
      </w:hyperlink>
      <w:r w:rsidRPr="00FB4191">
        <w:rPr>
          <w:rFonts w:ascii="Times New Roman" w:hAnsi="Times New Roman"/>
          <w:sz w:val="28"/>
          <w:szCs w:val="28"/>
        </w:rPr>
        <w:t xml:space="preserve"> главных администраторов безвозмездных поступлений согласно таблице 2.</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2. Установить </w:t>
      </w:r>
      <w:hyperlink w:anchor="Par3192" w:history="1">
        <w:r w:rsidRPr="00FB4191">
          <w:rPr>
            <w:rFonts w:ascii="Times New Roman" w:hAnsi="Times New Roman"/>
            <w:sz w:val="28"/>
            <w:szCs w:val="28"/>
          </w:rPr>
          <w:t>перечень</w:t>
        </w:r>
      </w:hyperlink>
      <w:r w:rsidRPr="00FB4191">
        <w:rPr>
          <w:rFonts w:ascii="Times New Roman" w:hAnsi="Times New Roman"/>
          <w:sz w:val="28"/>
          <w:szCs w:val="28"/>
        </w:rPr>
        <w:t xml:space="preserve"> главных администраторов источников финансирования дефицита местного бюджета в 202</w:t>
      </w:r>
      <w:r>
        <w:rPr>
          <w:rFonts w:ascii="Times New Roman" w:hAnsi="Times New Roman"/>
          <w:sz w:val="28"/>
          <w:szCs w:val="28"/>
        </w:rPr>
        <w:t>1</w:t>
      </w:r>
      <w:r w:rsidRPr="00FB4191">
        <w:rPr>
          <w:rFonts w:ascii="Times New Roman" w:hAnsi="Times New Roman"/>
          <w:sz w:val="28"/>
          <w:szCs w:val="28"/>
        </w:rPr>
        <w:t xml:space="preserve"> году и плановом периоде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согласно приложению 2 к настоящему решению.</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color w:val="FF0000"/>
          <w:sz w:val="28"/>
          <w:szCs w:val="28"/>
        </w:rPr>
      </w:pPr>
    </w:p>
    <w:p w:rsidR="004362C3" w:rsidRPr="00FA58FF" w:rsidRDefault="004362C3" w:rsidP="00FA58FF">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 w:name="Par34"/>
      <w:bookmarkEnd w:id="2"/>
      <w:r w:rsidRPr="00FB4191">
        <w:rPr>
          <w:rFonts w:ascii="Times New Roman" w:hAnsi="Times New Roman"/>
          <w:b/>
          <w:sz w:val="28"/>
          <w:szCs w:val="28"/>
        </w:rPr>
        <w:t>Статья 3. Формирование доходов местного бюджета</w:t>
      </w:r>
    </w:p>
    <w:p w:rsidR="004362C3" w:rsidRPr="00FB4191" w:rsidRDefault="004362C3" w:rsidP="00B11DAC">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Установить, что доходы местного бюджета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w:t>
      </w:r>
      <w:r>
        <w:rPr>
          <w:rFonts w:ascii="Times New Roman" w:hAnsi="Times New Roman"/>
          <w:sz w:val="28"/>
          <w:szCs w:val="28"/>
        </w:rPr>
        <w:t xml:space="preserve"> </w:t>
      </w:r>
      <w:r w:rsidRPr="00FB4191">
        <w:rPr>
          <w:rFonts w:ascii="Times New Roman" w:hAnsi="Times New Roman"/>
          <w:sz w:val="28"/>
          <w:szCs w:val="28"/>
        </w:rPr>
        <w:t>образований</w:t>
      </w:r>
      <w:r>
        <w:rPr>
          <w:rFonts w:ascii="Times New Roman" w:hAnsi="Times New Roman"/>
          <w:sz w:val="28"/>
          <w:szCs w:val="28"/>
        </w:rPr>
        <w:t xml:space="preserve"> </w:t>
      </w:r>
      <w:r w:rsidRPr="00FB4191">
        <w:rPr>
          <w:rFonts w:ascii="Times New Roman" w:hAnsi="Times New Roman"/>
          <w:sz w:val="28"/>
          <w:szCs w:val="28"/>
        </w:rPr>
        <w:t>Новосибирской области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 согласно приложения 3 к настоящему решению.</w:t>
      </w:r>
    </w:p>
    <w:p w:rsidR="004362C3" w:rsidRPr="00FB4191" w:rsidRDefault="004362C3" w:rsidP="00F23F62">
      <w:pPr>
        <w:widowControl w:val="0"/>
        <w:autoSpaceDE w:val="0"/>
        <w:autoSpaceDN w:val="0"/>
        <w:adjustRightInd w:val="0"/>
        <w:spacing w:after="0" w:line="240" w:lineRule="auto"/>
        <w:ind w:firstLine="567"/>
        <w:jc w:val="both"/>
        <w:rPr>
          <w:rFonts w:ascii="Times New Roman" w:hAnsi="Times New Roman"/>
          <w:b/>
          <w:color w:val="FF0000"/>
          <w:sz w:val="28"/>
          <w:szCs w:val="28"/>
        </w:rPr>
      </w:pPr>
    </w:p>
    <w:p w:rsidR="004362C3" w:rsidRPr="00FB4191" w:rsidRDefault="004362C3" w:rsidP="00A41B9B">
      <w:pPr>
        <w:widowControl w:val="0"/>
        <w:autoSpaceDE w:val="0"/>
        <w:autoSpaceDN w:val="0"/>
        <w:adjustRightInd w:val="0"/>
        <w:spacing w:after="0" w:line="240" w:lineRule="auto"/>
        <w:ind w:firstLine="567"/>
        <w:jc w:val="both"/>
        <w:outlineLvl w:val="1"/>
        <w:rPr>
          <w:rFonts w:ascii="Times New Roman" w:hAnsi="Times New Roman"/>
          <w:sz w:val="28"/>
          <w:szCs w:val="28"/>
        </w:rPr>
      </w:pPr>
      <w:r w:rsidRPr="00FB4191">
        <w:rPr>
          <w:rFonts w:ascii="Times New Roman" w:hAnsi="Times New Roman"/>
          <w:b/>
          <w:sz w:val="28"/>
          <w:szCs w:val="28"/>
        </w:rPr>
        <w:t>Статья 4.</w:t>
      </w:r>
      <w:r w:rsidRPr="00FB4191">
        <w:rPr>
          <w:rFonts w:ascii="Times New Roman" w:hAnsi="Times New Roman"/>
          <w:b/>
          <w:color w:val="FF0000"/>
          <w:sz w:val="28"/>
          <w:szCs w:val="28"/>
        </w:rPr>
        <w:t> </w:t>
      </w:r>
      <w:r w:rsidRPr="00FB4191">
        <w:rPr>
          <w:rFonts w:ascii="Times New Roman" w:hAnsi="Times New Roman"/>
          <w:b/>
          <w:sz w:val="28"/>
          <w:szCs w:val="28"/>
        </w:rPr>
        <w:t>Нормативы распределения доходов  местного бюджета, не установленные бюджетным законодательством Российской Федерации</w:t>
      </w:r>
    </w:p>
    <w:p w:rsidR="004362C3" w:rsidRPr="00FB4191" w:rsidRDefault="004362C3" w:rsidP="00A41B9B">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Утвердить нормативы распределения доходов местного бюджета, не установленные Бюджетным кодексом Российской Федерации, областным законом об областном бюджете, законами Новосибирской области, принятыми в соответствии с положениями Бюджетного кодекса Российской Федерации, на 20</w:t>
      </w:r>
      <w:r>
        <w:rPr>
          <w:rFonts w:ascii="Times New Roman" w:hAnsi="Times New Roman"/>
          <w:sz w:val="28"/>
          <w:szCs w:val="28"/>
        </w:rPr>
        <w:t>21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согласно приложению 4 к настоящему решению.</w:t>
      </w:r>
    </w:p>
    <w:p w:rsidR="004362C3" w:rsidRPr="00FB4191" w:rsidRDefault="004362C3" w:rsidP="00A41B9B">
      <w:pPr>
        <w:widowControl w:val="0"/>
        <w:autoSpaceDE w:val="0"/>
        <w:autoSpaceDN w:val="0"/>
        <w:adjustRightInd w:val="0"/>
        <w:spacing w:after="0" w:line="240" w:lineRule="auto"/>
        <w:ind w:firstLine="567"/>
        <w:jc w:val="both"/>
        <w:outlineLvl w:val="1"/>
        <w:rPr>
          <w:rFonts w:ascii="Times New Roman" w:hAnsi="Times New Roman"/>
          <w:color w:val="FF0000"/>
          <w:sz w:val="28"/>
          <w:szCs w:val="28"/>
        </w:rPr>
      </w:pPr>
    </w:p>
    <w:p w:rsidR="004362C3" w:rsidRPr="00977685" w:rsidRDefault="004362C3" w:rsidP="00977685">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3" w:name="Par47"/>
      <w:bookmarkStart w:id="4" w:name="Par51"/>
      <w:bookmarkStart w:id="5" w:name="Par57"/>
      <w:bookmarkEnd w:id="3"/>
      <w:bookmarkEnd w:id="4"/>
      <w:bookmarkEnd w:id="5"/>
      <w:r w:rsidRPr="00FB4191">
        <w:rPr>
          <w:rFonts w:ascii="Times New Roman" w:hAnsi="Times New Roman"/>
          <w:b/>
          <w:sz w:val="28"/>
          <w:szCs w:val="28"/>
        </w:rPr>
        <w:t>Статья 5. Бюджетные ассигнования местного бюджета на 202</w:t>
      </w:r>
      <w:r>
        <w:rPr>
          <w:rFonts w:ascii="Times New Roman" w:hAnsi="Times New Roman"/>
          <w:b/>
          <w:sz w:val="28"/>
          <w:szCs w:val="28"/>
        </w:rPr>
        <w:t>1</w:t>
      </w:r>
      <w:r w:rsidRPr="00FB4191">
        <w:rPr>
          <w:rFonts w:ascii="Times New Roman" w:hAnsi="Times New Roman"/>
          <w:b/>
          <w:sz w:val="28"/>
          <w:szCs w:val="28"/>
        </w:rPr>
        <w:t xml:space="preserve"> год и на плановый период 202</w:t>
      </w:r>
      <w:r>
        <w:rPr>
          <w:rFonts w:ascii="Times New Roman" w:hAnsi="Times New Roman"/>
          <w:b/>
          <w:sz w:val="28"/>
          <w:szCs w:val="28"/>
        </w:rPr>
        <w:t>2</w:t>
      </w:r>
      <w:r w:rsidRPr="00FB4191">
        <w:rPr>
          <w:rFonts w:ascii="Times New Roman" w:hAnsi="Times New Roman"/>
          <w:b/>
          <w:sz w:val="28"/>
          <w:szCs w:val="28"/>
        </w:rPr>
        <w:t xml:space="preserve"> и 202</w:t>
      </w:r>
      <w:r>
        <w:rPr>
          <w:rFonts w:ascii="Times New Roman" w:hAnsi="Times New Roman"/>
          <w:b/>
          <w:sz w:val="28"/>
          <w:szCs w:val="28"/>
        </w:rPr>
        <w:t>3</w:t>
      </w:r>
      <w:r w:rsidRPr="00FB4191">
        <w:rPr>
          <w:rFonts w:ascii="Times New Roman" w:hAnsi="Times New Roman"/>
          <w:b/>
          <w:sz w:val="28"/>
          <w:szCs w:val="28"/>
        </w:rPr>
        <w:t xml:space="preserve"> годов</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1. Установить в пределах общего объема расходов, установленного </w:t>
      </w:r>
      <w:hyperlink w:anchor="Par16" w:history="1">
        <w:r w:rsidRPr="00FB4191">
          <w:rPr>
            <w:rFonts w:ascii="Times New Roman" w:hAnsi="Times New Roman"/>
            <w:sz w:val="28"/>
            <w:szCs w:val="28"/>
          </w:rPr>
          <w:t>статьей 1</w:t>
        </w:r>
      </w:hyperlink>
      <w:r w:rsidRPr="00FB4191">
        <w:rPr>
          <w:rFonts w:ascii="Times New Roman" w:hAnsi="Times New Roman"/>
          <w:sz w:val="28"/>
          <w:szCs w:val="28"/>
        </w:rPr>
        <w:t xml:space="preserve"> настоящего решения, распределение бюджетных ассигнований:</w:t>
      </w:r>
    </w:p>
    <w:p w:rsidR="004362C3" w:rsidRPr="00FB4191" w:rsidRDefault="004362C3" w:rsidP="004145A0">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 по разделам, подразделам, целевым статьям (муниципальным программам и не</w:t>
      </w:r>
      <w:r>
        <w:rPr>
          <w:rFonts w:ascii="Times New Roman" w:hAnsi="Times New Roman"/>
          <w:sz w:val="28"/>
          <w:szCs w:val="28"/>
        </w:rPr>
        <w:t xml:space="preserve"> </w:t>
      </w:r>
      <w:r w:rsidRPr="00FB4191">
        <w:rPr>
          <w:rFonts w:ascii="Times New Roman" w:hAnsi="Times New Roman"/>
          <w:sz w:val="28"/>
          <w:szCs w:val="28"/>
        </w:rPr>
        <w:t>программным направлениям деятельности), группам и подгруппам видов расходов классификации расходов бюджетов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годы согласно приложению5 к настоящему решению;</w:t>
      </w:r>
    </w:p>
    <w:p w:rsidR="004362C3" w:rsidRPr="00FB4191" w:rsidRDefault="004362C3" w:rsidP="003C3901">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 по целевым статьям (муниципальным программам и не</w:t>
      </w:r>
      <w:r>
        <w:rPr>
          <w:rFonts w:ascii="Times New Roman" w:hAnsi="Times New Roman"/>
          <w:sz w:val="28"/>
          <w:szCs w:val="28"/>
        </w:rPr>
        <w:t xml:space="preserve"> </w:t>
      </w:r>
      <w:r w:rsidRPr="00FB4191">
        <w:rPr>
          <w:rFonts w:ascii="Times New Roman" w:hAnsi="Times New Roman"/>
          <w:sz w:val="28"/>
          <w:szCs w:val="28"/>
        </w:rPr>
        <w:t>программным направлениям деятельности), группам и подгруппам видов расходов классификации расходов бюджетов на 202</w:t>
      </w:r>
      <w:r>
        <w:rPr>
          <w:rFonts w:ascii="Times New Roman" w:hAnsi="Times New Roman"/>
          <w:sz w:val="28"/>
          <w:szCs w:val="28"/>
        </w:rPr>
        <w:t>1</w:t>
      </w:r>
      <w:r w:rsidRPr="00FB4191">
        <w:rPr>
          <w:rFonts w:ascii="Times New Roman" w:hAnsi="Times New Roman"/>
          <w:sz w:val="28"/>
          <w:szCs w:val="28"/>
        </w:rPr>
        <w:t xml:space="preserve"> годи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годысогласно приложению 6 к настоящему решению;</w:t>
      </w:r>
    </w:p>
    <w:p w:rsidR="004362C3" w:rsidRPr="00FB4191" w:rsidRDefault="004362C3" w:rsidP="00404772">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 Утвердить ведомственную структуру расходов местного бюджета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годы согласноприложению7 к настоящему решению.</w:t>
      </w:r>
    </w:p>
    <w:p w:rsidR="004362C3" w:rsidRPr="00FB4191" w:rsidRDefault="004362C3" w:rsidP="00142D61">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w:t>
      </w:r>
      <w:r w:rsidRPr="00FB4191">
        <w:rPr>
          <w:rFonts w:ascii="Times New Roman" w:hAnsi="Times New Roman"/>
          <w:sz w:val="28"/>
          <w:szCs w:val="28"/>
        </w:rPr>
        <w:t>.</w:t>
      </w:r>
      <w:r w:rsidRPr="00FB4191">
        <w:rPr>
          <w:rFonts w:ascii="Times New Roman" w:hAnsi="Times New Roman"/>
          <w:sz w:val="28"/>
          <w:szCs w:val="28"/>
          <w:lang w:val="en-US"/>
        </w:rPr>
        <w:t> </w:t>
      </w:r>
      <w:r w:rsidRPr="00FB4191">
        <w:rPr>
          <w:rFonts w:ascii="Times New Roman" w:hAnsi="Times New Roman"/>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муниципальным правовым актом</w:t>
      </w:r>
      <w:r>
        <w:rPr>
          <w:rFonts w:ascii="Times New Roman" w:hAnsi="Times New Roman"/>
          <w:sz w:val="28"/>
          <w:szCs w:val="28"/>
        </w:rPr>
        <w:t xml:space="preserve">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и в пределах бюджетных ассигнований, предусмотренных ведомственной структурой расходов местного бюджета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годы</w:t>
      </w:r>
      <w:r>
        <w:rPr>
          <w:rFonts w:ascii="Times New Roman" w:hAnsi="Times New Roman"/>
          <w:sz w:val="28"/>
          <w:szCs w:val="28"/>
        </w:rPr>
        <w:t xml:space="preserve"> </w:t>
      </w:r>
      <w:r w:rsidRPr="00FB4191">
        <w:rPr>
          <w:rFonts w:ascii="Times New Roman" w:hAnsi="Times New Roman"/>
          <w:sz w:val="28"/>
          <w:szCs w:val="28"/>
        </w:rPr>
        <w:t>по соответствующим целевым статьям и виду расходов согласно приложению 7к настоящему решению, в порядке, установленном</w:t>
      </w:r>
      <w:r>
        <w:rPr>
          <w:rFonts w:ascii="Times New Roman" w:hAnsi="Times New Roman"/>
          <w:sz w:val="28"/>
          <w:szCs w:val="28"/>
        </w:rPr>
        <w:t xml:space="preserve"> </w:t>
      </w:r>
      <w:r w:rsidRPr="00FB4191">
        <w:rPr>
          <w:rFonts w:ascii="Times New Roman" w:hAnsi="Times New Roman"/>
          <w:sz w:val="28"/>
          <w:szCs w:val="28"/>
        </w:rPr>
        <w:t>администрацией</w:t>
      </w:r>
      <w:r>
        <w:rPr>
          <w:rFonts w:ascii="Times New Roman" w:hAnsi="Times New Roman"/>
          <w:sz w:val="28"/>
          <w:szCs w:val="28"/>
        </w:rPr>
        <w:t xml:space="preserve">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w:t>
      </w:r>
    </w:p>
    <w:p w:rsidR="004362C3" w:rsidRPr="00FB4191" w:rsidRDefault="004362C3" w:rsidP="00E273DD">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FB4191">
        <w:rPr>
          <w:rFonts w:ascii="Times New Roman" w:hAnsi="Times New Roman"/>
          <w:sz w:val="28"/>
          <w:szCs w:val="28"/>
        </w:rPr>
        <w:t xml:space="preserve">. Установить, что использование бюджетных ассигнований, предусмотренных администрации </w:t>
      </w:r>
      <w:r>
        <w:rPr>
          <w:rFonts w:ascii="Times New Roman" w:hAnsi="Times New Roman"/>
          <w:sz w:val="28"/>
          <w:szCs w:val="28"/>
          <w:lang w:eastAsia="ru-RU"/>
        </w:rPr>
        <w:t>Полойского</w:t>
      </w:r>
      <w:r w:rsidRPr="00FB4191">
        <w:rPr>
          <w:rFonts w:ascii="Times New Roman" w:hAnsi="Times New Roman"/>
          <w:sz w:val="28"/>
          <w:szCs w:val="28"/>
        </w:rPr>
        <w:t xml:space="preserve"> сельсовета Краснозерского района Новосибирской области, получателям бюджетных средств в целях реализации Указов Президента Российской Федерации от 7 мая 2012 года </w:t>
      </w:r>
      <w:hyperlink r:id="rId7" w:history="1">
        <w:r w:rsidRPr="00FB4191">
          <w:rPr>
            <w:rFonts w:ascii="Times New Roman" w:hAnsi="Times New Roman"/>
            <w:sz w:val="28"/>
            <w:szCs w:val="28"/>
          </w:rPr>
          <w:t>№</w:t>
        </w:r>
      </w:hyperlink>
      <w:r w:rsidRPr="00FB4191">
        <w:rPr>
          <w:rFonts w:ascii="Times New Roman" w:hAnsi="Times New Roman"/>
          <w:sz w:val="28"/>
          <w:szCs w:val="28"/>
        </w:rPr>
        <w:t xml:space="preserve"> 597 «О мероприятиях по реализации государственной социальной политики», от 1 июня 2012 года </w:t>
      </w:r>
      <w:hyperlink r:id="rId8" w:history="1">
        <w:r w:rsidRPr="00FB4191">
          <w:rPr>
            <w:rFonts w:ascii="Times New Roman" w:hAnsi="Times New Roman"/>
            <w:sz w:val="28"/>
            <w:szCs w:val="28"/>
          </w:rPr>
          <w:t>№ 761</w:t>
        </w:r>
      </w:hyperlink>
      <w:r w:rsidRPr="00FB4191">
        <w:rPr>
          <w:rFonts w:ascii="Times New Roman" w:hAnsi="Times New Roman"/>
          <w:sz w:val="28"/>
          <w:szCs w:val="28"/>
        </w:rPr>
        <w:t xml:space="preserve"> «О Национальной стратегии действий в интересах детей на 2012 - 2017 годы» и от 28 декабря 2012 года </w:t>
      </w:r>
      <w:hyperlink r:id="rId9" w:history="1">
        <w:r w:rsidRPr="00FB4191">
          <w:rPr>
            <w:rFonts w:ascii="Times New Roman" w:hAnsi="Times New Roman"/>
            <w:sz w:val="28"/>
            <w:szCs w:val="28"/>
          </w:rPr>
          <w:t>№ 1688</w:t>
        </w:r>
      </w:hyperlink>
      <w:r w:rsidRPr="00FB4191">
        <w:rPr>
          <w:rFonts w:ascii="Times New Roman" w:hAnsi="Times New Roman"/>
          <w:sz w:val="28"/>
          <w:szCs w:val="28"/>
        </w:rPr>
        <w:t xml:space="preserve"> «О некоторых мерах по реализации государственной политики в сфере защиты детей - сирот и детей, оставшихся без попечения родителей»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4362C3" w:rsidRPr="00FB4191" w:rsidRDefault="004362C3" w:rsidP="00F3725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Установить размер резервного фонда администрации Полойского сельсовета Краснозерского района Новосибирской области на 2021 год в сумме 0,0 тыс.рублей, и плановом периоде 2022 и 2023 годов в сумме 0,0 тыс. рублей.</w:t>
      </w:r>
    </w:p>
    <w:p w:rsidR="004362C3" w:rsidRPr="00FB4191" w:rsidRDefault="004362C3" w:rsidP="00BD6EC0">
      <w:pPr>
        <w:widowControl w:val="0"/>
        <w:autoSpaceDE w:val="0"/>
        <w:autoSpaceDN w:val="0"/>
        <w:adjustRightInd w:val="0"/>
        <w:spacing w:after="0" w:line="240" w:lineRule="auto"/>
        <w:ind w:firstLine="709"/>
        <w:jc w:val="both"/>
        <w:rPr>
          <w:rFonts w:ascii="Times New Roman" w:hAnsi="Times New Roman"/>
          <w:sz w:val="28"/>
          <w:szCs w:val="28"/>
        </w:rPr>
      </w:pP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6" w:name="Par76"/>
      <w:bookmarkEnd w:id="6"/>
      <w:r w:rsidRPr="00FB4191">
        <w:rPr>
          <w:rFonts w:ascii="Times New Roman" w:hAnsi="Times New Roman"/>
          <w:b/>
          <w:sz w:val="28"/>
          <w:szCs w:val="28"/>
        </w:rPr>
        <w:t>Статья 6.</w:t>
      </w:r>
      <w:r w:rsidRPr="00FB4191">
        <w:rPr>
          <w:rFonts w:ascii="Times New Roman" w:hAnsi="Times New Roman"/>
          <w:b/>
          <w:sz w:val="28"/>
          <w:szCs w:val="28"/>
          <w:lang w:val="en-US"/>
        </w:rPr>
        <w:t> </w:t>
      </w:r>
      <w:r w:rsidRPr="00FB4191">
        <w:rPr>
          <w:rFonts w:ascii="Times New Roman" w:hAnsi="Times New Roman"/>
          <w:b/>
          <w:sz w:val="28"/>
          <w:szCs w:val="28"/>
        </w:rPr>
        <w:t>Особенности заключения и оплаты договоров (муниципальных контрактов)</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896EBE">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1. Установить, что органы местного самоуправления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муниципальные учреждения</w:t>
      </w:r>
      <w:r>
        <w:rPr>
          <w:rFonts w:ascii="Times New Roman" w:hAnsi="Times New Roman"/>
          <w:sz w:val="28"/>
          <w:szCs w:val="28"/>
        </w:rPr>
        <w:t xml:space="preserve">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в размере 100 процентов цены</w:t>
      </w:r>
      <w:r w:rsidRPr="00FB4191">
        <w:rPr>
          <w:rFonts w:ascii="Times New Roman" w:hAnsi="Times New Roman"/>
          <w:sz w:val="28"/>
          <w:szCs w:val="28"/>
        </w:rPr>
        <w:t xml:space="preserve"> договора (муниципального контракта) - по договорам (муниципальным контрактам):</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а) о предоставлении услуг связи, услуг проживания в гостиницах;</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б) о подписке на печатные издания и об их приобретении;</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в) об обучении на курсах повышения квалификации;</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д) страхования;</w:t>
      </w:r>
    </w:p>
    <w:p w:rsidR="004362C3" w:rsidRPr="00FB4191" w:rsidRDefault="004362C3" w:rsidP="000E520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е</w:t>
      </w:r>
      <w:r w:rsidRPr="00FB4191">
        <w:rPr>
          <w:rFonts w:ascii="Times New Roman" w:hAnsi="Times New Roman"/>
          <w:sz w:val="28"/>
          <w:szCs w:val="28"/>
        </w:rPr>
        <w:t>) аренды;</w:t>
      </w:r>
    </w:p>
    <w:p w:rsidR="004362C3" w:rsidRPr="00FB4191" w:rsidRDefault="004362C3" w:rsidP="000E5201">
      <w:pPr>
        <w:widowControl w:val="0"/>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ж</w:t>
      </w:r>
      <w:r w:rsidRPr="00FB4191">
        <w:rPr>
          <w:rFonts w:ascii="Times New Roman" w:hAnsi="Times New Roman"/>
          <w:sz w:val="28"/>
          <w:szCs w:val="28"/>
        </w:rPr>
        <w:t xml:space="preserve">) об оплате услуг по </w:t>
      </w:r>
      <w:r w:rsidRPr="00FB4191">
        <w:rPr>
          <w:rFonts w:ascii="Times New Roman" w:hAnsi="Times New Roman"/>
          <w:bCs/>
          <w:noProof/>
          <w:sz w:val="28"/>
          <w:szCs w:val="28"/>
          <w:lang w:eastAsia="ru-RU"/>
        </w:rPr>
        <w:t>зачислению денежных средств (социальных выплат и государственных пособий) на счета физических лиц</w:t>
      </w:r>
      <w:r w:rsidRPr="00FB4191">
        <w:rPr>
          <w:rFonts w:ascii="Times New Roman" w:hAnsi="Times New Roman"/>
          <w:sz w:val="28"/>
          <w:szCs w:val="28"/>
          <w:lang w:eastAsia="ru-RU"/>
        </w:rPr>
        <w:t>;</w:t>
      </w:r>
    </w:p>
    <w:p w:rsidR="004362C3" w:rsidRPr="00FB4191" w:rsidRDefault="004362C3" w:rsidP="00CC6D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w:t>
      </w:r>
      <w:r w:rsidRPr="00FB4191">
        <w:rPr>
          <w:rFonts w:ascii="Times New Roman" w:hAnsi="Times New Roman" w:cs="Times New Roman"/>
          <w:sz w:val="28"/>
          <w:szCs w:val="28"/>
        </w:rPr>
        <w:t>) об оплате нотариальных действий и иных услуг, оказываемых при осуществлении нотариальных действий;</w:t>
      </w:r>
    </w:p>
    <w:p w:rsidR="004362C3" w:rsidRPr="00FB4191" w:rsidRDefault="004362C3" w:rsidP="00CA30DE">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 в размере 90 процентов цены</w:t>
      </w:r>
      <w:r w:rsidRPr="00FB4191">
        <w:rPr>
          <w:rFonts w:ascii="Times New Roman" w:hAnsi="Times New Roman"/>
          <w:sz w:val="28"/>
          <w:szCs w:val="28"/>
        </w:rPr>
        <w:t xml:space="preserve">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3) в размере 30 процентов </w:t>
      </w:r>
      <w:r>
        <w:rPr>
          <w:rFonts w:ascii="Times New Roman" w:hAnsi="Times New Roman"/>
          <w:sz w:val="28"/>
          <w:szCs w:val="28"/>
        </w:rPr>
        <w:t>цены</w:t>
      </w:r>
      <w:r w:rsidRPr="00FB4191">
        <w:rPr>
          <w:rFonts w:ascii="Times New Roman" w:hAnsi="Times New Roman"/>
          <w:sz w:val="28"/>
          <w:szCs w:val="28"/>
        </w:rPr>
        <w:t xml:space="preserve"> договора (муниципального контракта), если иное не предусмотрено федеральным, региональным законодательством, - по остальным договорам (муниципальным контрактам);</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4) в размере 100 процентов </w:t>
      </w:r>
      <w:r>
        <w:rPr>
          <w:rFonts w:ascii="Times New Roman" w:hAnsi="Times New Roman"/>
          <w:sz w:val="28"/>
          <w:szCs w:val="28"/>
        </w:rPr>
        <w:t>цены</w:t>
      </w:r>
      <w:r w:rsidRPr="00FB4191">
        <w:rPr>
          <w:rFonts w:ascii="Times New Roman" w:hAnsi="Times New Roman"/>
          <w:sz w:val="28"/>
          <w:szCs w:val="28"/>
        </w:rPr>
        <w:t xml:space="preserve"> договора (муниципального контракта) - по распоряжению администрации </w:t>
      </w:r>
      <w:r>
        <w:rPr>
          <w:rFonts w:ascii="Times New Roman" w:hAnsi="Times New Roman"/>
          <w:sz w:val="28"/>
          <w:szCs w:val="28"/>
          <w:lang w:eastAsia="ru-RU"/>
        </w:rPr>
        <w:t>Полойского</w:t>
      </w:r>
      <w:r w:rsidRPr="00FB4191">
        <w:rPr>
          <w:rFonts w:ascii="Times New Roman" w:hAnsi="Times New Roman"/>
          <w:sz w:val="28"/>
          <w:szCs w:val="28"/>
        </w:rPr>
        <w:t xml:space="preserve"> сельсовета Краснозерского района Новосибирской области.</w:t>
      </w:r>
    </w:p>
    <w:p w:rsidR="004362C3" w:rsidRDefault="004362C3" w:rsidP="004151B3">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w:t>
      </w:r>
      <w:r>
        <w:rPr>
          <w:rFonts w:ascii="Times New Roman" w:hAnsi="Times New Roman"/>
          <w:color w:val="262626"/>
          <w:sz w:val="28"/>
          <w:szCs w:val="28"/>
        </w:rPr>
        <w:t>в размере 70 процентов цены договора (муниципального контракта) по договорам (муниципальным контрактам) о продаже (поставке) и передаче электрической энергии, потребляемой в месяце, за который осуществляется оплата;</w:t>
      </w:r>
    </w:p>
    <w:p w:rsidR="004362C3" w:rsidRDefault="004362C3" w:rsidP="00A82949">
      <w:pPr>
        <w:pStyle w:val="ConsPlusNormal"/>
        <w:ind w:firstLine="709"/>
        <w:jc w:val="both"/>
        <w:rPr>
          <w:rFonts w:ascii="Times New Roman" w:hAnsi="Times New Roman" w:cs="Times New Roman"/>
          <w:sz w:val="28"/>
          <w:szCs w:val="28"/>
        </w:rPr>
      </w:pPr>
    </w:p>
    <w:p w:rsidR="004362C3" w:rsidRPr="00FB4191" w:rsidRDefault="004362C3" w:rsidP="00A829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FB4191">
        <w:rPr>
          <w:rFonts w:ascii="Times New Roman" w:hAnsi="Times New Roman" w:cs="Times New Roman"/>
          <w:sz w:val="28"/>
          <w:szCs w:val="28"/>
        </w:rPr>
        <w:t xml:space="preserve">Установить, что в случае осуществления муниципальными казенными учреждениями </w:t>
      </w:r>
      <w:r>
        <w:rPr>
          <w:rFonts w:ascii="Times New Roman" w:hAnsi="Times New Roman"/>
          <w:sz w:val="28"/>
          <w:szCs w:val="28"/>
        </w:rPr>
        <w:t xml:space="preserve">Полойского </w:t>
      </w:r>
      <w:r w:rsidRPr="00FB4191">
        <w:rPr>
          <w:rFonts w:ascii="Times New Roman" w:hAnsi="Times New Roman" w:cs="Times New Roman"/>
          <w:sz w:val="28"/>
          <w:szCs w:val="28"/>
        </w:rPr>
        <w:t>сельсовета Краснозерского района Новосибирской области приносящей доход деятельности предоставление средств получателям бюджетных средств местного</w:t>
      </w:r>
      <w:r>
        <w:rPr>
          <w:rFonts w:ascii="Times New Roman" w:hAnsi="Times New Roman" w:cs="Times New Roman"/>
          <w:sz w:val="28"/>
          <w:szCs w:val="28"/>
        </w:rPr>
        <w:t xml:space="preserve"> </w:t>
      </w:r>
      <w:r w:rsidRPr="00FB4191">
        <w:rPr>
          <w:rFonts w:ascii="Times New Roman" w:hAnsi="Times New Roman" w:cs="Times New Roman"/>
          <w:sz w:val="28"/>
          <w:szCs w:val="28"/>
        </w:rPr>
        <w:t xml:space="preserve">бюджета, осуществляется поэтапно в порядке, установленном администрацией </w:t>
      </w:r>
      <w:r>
        <w:rPr>
          <w:rFonts w:ascii="Times New Roman" w:hAnsi="Times New Roman"/>
          <w:sz w:val="28"/>
          <w:szCs w:val="28"/>
        </w:rPr>
        <w:t xml:space="preserve">Полойского </w:t>
      </w:r>
      <w:r w:rsidRPr="00FB4191">
        <w:rPr>
          <w:rFonts w:ascii="Times New Roman" w:hAnsi="Times New Roman" w:cs="Times New Roman"/>
          <w:sz w:val="28"/>
          <w:szCs w:val="28"/>
        </w:rPr>
        <w:t>сельсовета Краснозерского района Новосибирской области.</w:t>
      </w:r>
    </w:p>
    <w:p w:rsidR="004362C3" w:rsidRPr="00FB4191" w:rsidRDefault="004362C3" w:rsidP="00217F6F">
      <w:pPr>
        <w:pStyle w:val="ConsPlusNormal"/>
        <w:ind w:firstLine="709"/>
        <w:jc w:val="both"/>
        <w:rPr>
          <w:rFonts w:ascii="Times New Roman" w:hAnsi="Times New Roman" w:cs="Times New Roman"/>
          <w:sz w:val="28"/>
          <w:szCs w:val="28"/>
        </w:rPr>
      </w:pPr>
      <w:r w:rsidRPr="00FB4191">
        <w:rPr>
          <w:rFonts w:ascii="Times New Roman" w:hAnsi="Times New Roman" w:cs="Times New Roman"/>
          <w:sz w:val="28"/>
          <w:szCs w:val="28"/>
        </w:rPr>
        <w:t>Порядок доведения лимитов бюджетных обязательств до получателей средств местного</w:t>
      </w:r>
      <w:r>
        <w:rPr>
          <w:rFonts w:ascii="Times New Roman" w:hAnsi="Times New Roman" w:cs="Times New Roman"/>
          <w:sz w:val="28"/>
          <w:szCs w:val="28"/>
        </w:rPr>
        <w:t xml:space="preserve"> </w:t>
      </w:r>
      <w:r w:rsidRPr="00FB4191">
        <w:rPr>
          <w:rFonts w:ascii="Times New Roman" w:hAnsi="Times New Roman" w:cs="Times New Roman"/>
          <w:sz w:val="28"/>
          <w:szCs w:val="28"/>
        </w:rPr>
        <w:t>бюджета по указанным средствам устанавливается администрацией</w:t>
      </w:r>
      <w:r>
        <w:rPr>
          <w:rFonts w:ascii="Times New Roman" w:hAnsi="Times New Roman" w:cs="Times New Roman"/>
          <w:sz w:val="28"/>
          <w:szCs w:val="28"/>
        </w:rPr>
        <w:t xml:space="preserve"> </w:t>
      </w:r>
      <w:r>
        <w:rPr>
          <w:rFonts w:ascii="Times New Roman" w:hAnsi="Times New Roman"/>
          <w:sz w:val="28"/>
          <w:szCs w:val="28"/>
        </w:rPr>
        <w:t xml:space="preserve">Полойского </w:t>
      </w:r>
      <w:r w:rsidRPr="00FB4191">
        <w:rPr>
          <w:rFonts w:ascii="Times New Roman" w:hAnsi="Times New Roman" w:cs="Times New Roman"/>
          <w:sz w:val="28"/>
          <w:szCs w:val="28"/>
        </w:rPr>
        <w:t>сельсовета Краснозерского района Новосибирской области.</w:t>
      </w:r>
    </w:p>
    <w:p w:rsidR="004362C3" w:rsidRDefault="004362C3" w:rsidP="00AE0771">
      <w:pPr>
        <w:widowControl w:val="0"/>
        <w:autoSpaceDE w:val="0"/>
        <w:autoSpaceDN w:val="0"/>
        <w:adjustRightInd w:val="0"/>
        <w:spacing w:after="0" w:line="240" w:lineRule="auto"/>
        <w:ind w:firstLine="567"/>
        <w:jc w:val="both"/>
        <w:rPr>
          <w:rFonts w:ascii="Times New Roman" w:hAnsi="Times New Roman"/>
          <w:sz w:val="28"/>
          <w:szCs w:val="28"/>
        </w:rPr>
      </w:pPr>
      <w:bookmarkStart w:id="7" w:name="Par91"/>
      <w:bookmarkStart w:id="8" w:name="Par95"/>
      <w:bookmarkEnd w:id="7"/>
      <w:bookmarkEnd w:id="8"/>
    </w:p>
    <w:p w:rsidR="004362C3" w:rsidRDefault="004362C3" w:rsidP="00AE0771">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AE0771">
      <w:pPr>
        <w:widowControl w:val="0"/>
        <w:autoSpaceDE w:val="0"/>
        <w:autoSpaceDN w:val="0"/>
        <w:adjustRightInd w:val="0"/>
        <w:spacing w:after="0" w:line="240" w:lineRule="auto"/>
        <w:ind w:firstLine="567"/>
        <w:jc w:val="both"/>
        <w:rPr>
          <w:rFonts w:ascii="Times New Roman" w:hAnsi="Times New Roman"/>
          <w:b/>
          <w:sz w:val="28"/>
          <w:szCs w:val="28"/>
        </w:rPr>
      </w:pPr>
      <w:bookmarkStart w:id="9" w:name="_GoBack"/>
      <w:bookmarkEnd w:id="9"/>
      <w:r w:rsidRPr="00FB4191">
        <w:rPr>
          <w:rFonts w:ascii="Times New Roman" w:hAnsi="Times New Roman"/>
          <w:b/>
          <w:sz w:val="28"/>
          <w:szCs w:val="28"/>
        </w:rPr>
        <w:t xml:space="preserve">Статья </w:t>
      </w:r>
      <w:r>
        <w:rPr>
          <w:rFonts w:ascii="Times New Roman" w:hAnsi="Times New Roman"/>
          <w:b/>
          <w:sz w:val="28"/>
          <w:szCs w:val="28"/>
        </w:rPr>
        <w:t>7</w:t>
      </w:r>
      <w:r w:rsidRPr="00FB4191">
        <w:rPr>
          <w:rFonts w:ascii="Times New Roman" w:hAnsi="Times New Roman"/>
          <w:b/>
          <w:sz w:val="28"/>
          <w:szCs w:val="28"/>
        </w:rPr>
        <w:t>. Особенности доведения лимитов бюджетных обязательств и санкционирования оплаты денежных обязательств</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1. 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трансфертов  для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доведение лимитов бюджетных обязательств по расходам местного бюджета, осуществляемым за счет соответствующих межбюджетных трансфертов федерального или областного бюджета, до главного распорядителя средств местного бюджета осуществляется финансовым органом</w:t>
      </w:r>
      <w:r>
        <w:rPr>
          <w:rFonts w:ascii="Times New Roman" w:hAnsi="Times New Roman"/>
          <w:sz w:val="28"/>
          <w:szCs w:val="28"/>
        </w:rPr>
        <w:t xml:space="preserve">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после принятия соответствующего закона и (или) нормативного правового акта Правительства Новосибирской области, иных областных органов исполнительной власти.</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2. Установить, что при отсутствии решения и (или) иного нормативного правового акта администрации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устанавливающих расходные обязательства</w:t>
      </w:r>
      <w:r>
        <w:rPr>
          <w:rFonts w:ascii="Times New Roman" w:hAnsi="Times New Roman"/>
          <w:sz w:val="28"/>
          <w:szCs w:val="28"/>
        </w:rPr>
        <w:t xml:space="preserve">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финансовым органом</w:t>
      </w:r>
      <w:r>
        <w:rPr>
          <w:rFonts w:ascii="Times New Roman" w:hAnsi="Times New Roman"/>
          <w:sz w:val="28"/>
          <w:szCs w:val="28"/>
        </w:rPr>
        <w:t xml:space="preserve"> </w:t>
      </w:r>
      <w:r>
        <w:rPr>
          <w:rFonts w:ascii="Times New Roman" w:hAnsi="Times New Roman"/>
          <w:sz w:val="28"/>
          <w:szCs w:val="28"/>
          <w:lang w:eastAsia="ru-RU"/>
        </w:rPr>
        <w:t>Полойского</w:t>
      </w:r>
      <w:r w:rsidRPr="00FB4191">
        <w:rPr>
          <w:rFonts w:ascii="Times New Roman" w:hAnsi="Times New Roman"/>
          <w:sz w:val="28"/>
          <w:szCs w:val="28"/>
        </w:rPr>
        <w:t xml:space="preserve"> сельсовета Краснозерского района Новосибирской области после принятия соответствующего решения и (или) иного нормативного правового акта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w:t>
      </w:r>
    </w:p>
    <w:p w:rsidR="004362C3" w:rsidRPr="00FB4191" w:rsidRDefault="004362C3" w:rsidP="00234186">
      <w:pPr>
        <w:pStyle w:val="ConsPlusNormal"/>
        <w:ind w:firstLine="709"/>
        <w:jc w:val="both"/>
        <w:rPr>
          <w:rFonts w:ascii="Times New Roman" w:hAnsi="Times New Roman" w:cs="Times New Roman"/>
          <w:sz w:val="28"/>
          <w:szCs w:val="28"/>
        </w:rPr>
      </w:pPr>
      <w:r w:rsidRPr="00FB4191">
        <w:rPr>
          <w:rFonts w:ascii="Times New Roman" w:hAnsi="Times New Roman" w:cs="Times New Roman"/>
          <w:sz w:val="28"/>
          <w:szCs w:val="28"/>
        </w:rPr>
        <w:t xml:space="preserve">3. Установить условием, что главным распорядителем средств местного бюджета, в ведении которого находятся муниципальные казенные учреждения </w:t>
      </w:r>
      <w:r>
        <w:rPr>
          <w:rFonts w:ascii="Times New Roman" w:hAnsi="Times New Roman"/>
          <w:sz w:val="28"/>
          <w:szCs w:val="28"/>
        </w:rPr>
        <w:t xml:space="preserve">Полойского </w:t>
      </w:r>
      <w:r w:rsidRPr="00FB4191">
        <w:rPr>
          <w:rFonts w:ascii="Times New Roman" w:hAnsi="Times New Roman" w:cs="Times New Roman"/>
          <w:sz w:val="28"/>
          <w:szCs w:val="28"/>
        </w:rPr>
        <w:t>сельсовета Краснозерского района Новосибирской области, осуществляющие деятельность приносящую доход  предоставления лимитов и оплаты денежных обязательств в объемах не превышающих фактическое поступление доходов от осуществления приносящей доход деятельности.</w:t>
      </w:r>
    </w:p>
    <w:p w:rsidR="004362C3" w:rsidRPr="00FB4191" w:rsidRDefault="004362C3" w:rsidP="0015622C">
      <w:pPr>
        <w:pStyle w:val="ConsPlusNormal"/>
        <w:ind w:firstLine="709"/>
        <w:jc w:val="both"/>
        <w:rPr>
          <w:rFonts w:ascii="Times New Roman" w:hAnsi="Times New Roman"/>
          <w:sz w:val="28"/>
          <w:szCs w:val="28"/>
        </w:rPr>
      </w:pPr>
      <w:r w:rsidRPr="00FB4191">
        <w:rPr>
          <w:rFonts w:ascii="Times New Roman" w:hAnsi="Times New Roman"/>
          <w:sz w:val="28"/>
          <w:szCs w:val="28"/>
        </w:rPr>
        <w:t>4. Установить, что при отсутствии нормативного правового акта</w:t>
      </w:r>
      <w:r>
        <w:rPr>
          <w:rFonts w:ascii="Times New Roman" w:hAnsi="Times New Roman"/>
          <w:sz w:val="28"/>
          <w:szCs w:val="28"/>
        </w:rPr>
        <w:t xml:space="preserve"> Полойского </w:t>
      </w:r>
      <w:r w:rsidRPr="00FB4191">
        <w:rPr>
          <w:rFonts w:ascii="Times New Roman" w:hAnsi="Times New Roman"/>
          <w:sz w:val="28"/>
          <w:szCs w:val="28"/>
        </w:rPr>
        <w:t>сельсовета Краснозерского района Новосибирской области, регламентирующего порядок исполнения расходного обязательства</w:t>
      </w:r>
      <w:r>
        <w:rPr>
          <w:rFonts w:ascii="Times New Roman" w:hAnsi="Times New Roman"/>
          <w:sz w:val="28"/>
          <w:szCs w:val="28"/>
        </w:rPr>
        <w:t xml:space="preserve"> Полойского </w:t>
      </w:r>
      <w:r w:rsidRPr="00FB4191">
        <w:rPr>
          <w:rFonts w:ascii="Times New Roman" w:hAnsi="Times New Roman"/>
          <w:sz w:val="28"/>
          <w:szCs w:val="28"/>
        </w:rPr>
        <w:t xml:space="preserve">сельсовета Краснозерского района Новосибирской области, санкционирование оплаты денежных обязательств по нему осуществляется финансовым органом </w:t>
      </w:r>
      <w:r>
        <w:rPr>
          <w:rFonts w:ascii="Times New Roman" w:hAnsi="Times New Roman"/>
          <w:sz w:val="28"/>
          <w:szCs w:val="28"/>
        </w:rPr>
        <w:t xml:space="preserve">Полойского </w:t>
      </w:r>
      <w:r w:rsidRPr="00FB4191">
        <w:rPr>
          <w:rFonts w:ascii="Times New Roman" w:hAnsi="Times New Roman"/>
          <w:sz w:val="28"/>
          <w:szCs w:val="28"/>
        </w:rPr>
        <w:t xml:space="preserve">сельсовета Краснозерского района Новосибирской области после принятия соответствующего нормативного правового акта </w:t>
      </w:r>
      <w:r>
        <w:rPr>
          <w:rFonts w:ascii="Times New Roman" w:hAnsi="Times New Roman"/>
          <w:sz w:val="28"/>
          <w:szCs w:val="28"/>
        </w:rPr>
        <w:t xml:space="preserve">Полойского </w:t>
      </w:r>
      <w:r w:rsidRPr="00FB4191">
        <w:rPr>
          <w:rFonts w:ascii="Times New Roman" w:hAnsi="Times New Roman"/>
          <w:sz w:val="28"/>
          <w:szCs w:val="28"/>
        </w:rPr>
        <w:t>сельсовета Краснозерского района Новосибирской области.</w:t>
      </w:r>
    </w:p>
    <w:p w:rsidR="004362C3" w:rsidRPr="00FB4191" w:rsidRDefault="004362C3" w:rsidP="0015622C">
      <w:pPr>
        <w:pStyle w:val="ConsPlusNormal"/>
        <w:ind w:firstLine="709"/>
        <w:jc w:val="both"/>
        <w:rPr>
          <w:rFonts w:ascii="Times New Roman" w:hAnsi="Times New Roman"/>
          <w:sz w:val="28"/>
          <w:szCs w:val="28"/>
        </w:rPr>
      </w:pPr>
    </w:p>
    <w:p w:rsidR="004362C3" w:rsidRDefault="004362C3" w:rsidP="002255E4">
      <w:pPr>
        <w:pStyle w:val="msonormalmrcssattr"/>
        <w:spacing w:after="0" w:afterAutospacing="0"/>
        <w:ind w:firstLine="567"/>
        <w:jc w:val="both"/>
        <w:rPr>
          <w:rFonts w:ascii="Helvetica" w:hAnsi="Helvetica" w:cs="Helvetica"/>
          <w:sz w:val="18"/>
          <w:szCs w:val="18"/>
        </w:rPr>
      </w:pPr>
      <w:bookmarkStart w:id="10" w:name="Par112"/>
      <w:bookmarkStart w:id="11" w:name="Par119"/>
      <w:bookmarkStart w:id="12" w:name="Par129"/>
      <w:bookmarkEnd w:id="10"/>
      <w:bookmarkEnd w:id="11"/>
      <w:bookmarkEnd w:id="12"/>
      <w:r>
        <w:rPr>
          <w:b/>
          <w:bCs/>
          <w:sz w:val="28"/>
          <w:szCs w:val="28"/>
        </w:rPr>
        <w:t xml:space="preserve">Статья 8. Иные межбюджетные трансферты, подлежащие перечислению из местных бюджетов в районный бюджет </w:t>
      </w:r>
    </w:p>
    <w:p w:rsidR="004362C3" w:rsidRDefault="004362C3" w:rsidP="002255E4">
      <w:pPr>
        <w:pStyle w:val="msonormalmrcssattr"/>
        <w:spacing w:after="0" w:afterAutospacing="0"/>
        <w:ind w:firstLine="709"/>
        <w:jc w:val="both"/>
        <w:rPr>
          <w:rFonts w:ascii="Helvetica" w:hAnsi="Helvetica" w:cs="Helvetica"/>
          <w:sz w:val="18"/>
          <w:szCs w:val="18"/>
        </w:rPr>
      </w:pPr>
      <w:r>
        <w:rPr>
          <w:sz w:val="28"/>
          <w:szCs w:val="28"/>
        </w:rPr>
        <w:t>1. Утвердить объем иных межбюджетных трансфертов, предоставляемых районному бюджету из местного бюджета:</w:t>
      </w:r>
    </w:p>
    <w:p w:rsidR="004362C3" w:rsidRDefault="004362C3" w:rsidP="002255E4">
      <w:pPr>
        <w:pStyle w:val="msonormalmrcssattr"/>
        <w:spacing w:before="0" w:beforeAutospacing="0" w:after="0" w:afterAutospacing="0"/>
        <w:ind w:left="567"/>
        <w:jc w:val="both"/>
        <w:rPr>
          <w:rFonts w:ascii="Helvetica" w:hAnsi="Helvetica" w:cs="Helvetica"/>
          <w:sz w:val="18"/>
          <w:szCs w:val="18"/>
        </w:rPr>
      </w:pPr>
      <w:r>
        <w:rPr>
          <w:sz w:val="28"/>
          <w:szCs w:val="28"/>
        </w:rPr>
        <w:t>-на 2021год – 0,0 тыс. рублей</w:t>
      </w:r>
    </w:p>
    <w:p w:rsidR="004362C3" w:rsidRDefault="004362C3" w:rsidP="002255E4">
      <w:pPr>
        <w:pStyle w:val="msonormalmrcssattr"/>
        <w:spacing w:before="0" w:beforeAutospacing="0" w:after="0" w:afterAutospacing="0"/>
        <w:ind w:left="567"/>
        <w:jc w:val="both"/>
        <w:rPr>
          <w:rFonts w:ascii="Helvetica" w:hAnsi="Helvetica" w:cs="Helvetica"/>
          <w:sz w:val="18"/>
          <w:szCs w:val="18"/>
        </w:rPr>
      </w:pPr>
      <w:r>
        <w:rPr>
          <w:sz w:val="28"/>
          <w:szCs w:val="28"/>
        </w:rPr>
        <w:t>-на 2022 год – 0,0 тыс. рублей</w:t>
      </w:r>
    </w:p>
    <w:p w:rsidR="004362C3" w:rsidRDefault="004362C3" w:rsidP="002255E4">
      <w:pPr>
        <w:pStyle w:val="msonormalmrcssattr"/>
        <w:spacing w:before="0" w:beforeAutospacing="0" w:after="0" w:afterAutospacing="0"/>
        <w:ind w:left="567"/>
        <w:jc w:val="both"/>
        <w:rPr>
          <w:rFonts w:ascii="Helvetica" w:hAnsi="Helvetica" w:cs="Helvetica"/>
          <w:sz w:val="18"/>
          <w:szCs w:val="18"/>
        </w:rPr>
      </w:pPr>
      <w:r>
        <w:rPr>
          <w:sz w:val="28"/>
          <w:szCs w:val="28"/>
        </w:rPr>
        <w:t>-на 2023 год – 0,0 тыс. рублей</w:t>
      </w:r>
    </w:p>
    <w:p w:rsidR="004362C3" w:rsidRDefault="004362C3" w:rsidP="002255E4">
      <w:pPr>
        <w:pStyle w:val="msonormalmrcssattr"/>
        <w:spacing w:after="0" w:afterAutospacing="0"/>
        <w:ind w:firstLine="567"/>
        <w:jc w:val="both"/>
        <w:rPr>
          <w:rFonts w:ascii="Helvetica" w:hAnsi="Helvetica" w:cs="Helvetica"/>
          <w:sz w:val="18"/>
          <w:szCs w:val="18"/>
        </w:rPr>
      </w:pPr>
      <w:r>
        <w:rPr>
          <w:sz w:val="28"/>
          <w:szCs w:val="28"/>
        </w:rPr>
        <w:t> 2. Утвердить цели предоставления и распределение иных межбюджетных трансфертов, предоставляемых районному бюджету из местного бюджета:</w:t>
      </w:r>
    </w:p>
    <w:p w:rsidR="004362C3" w:rsidRDefault="004362C3" w:rsidP="002255E4">
      <w:pPr>
        <w:pStyle w:val="msonormalmrcssattr"/>
        <w:spacing w:before="0" w:beforeAutospacing="0" w:after="0" w:afterAutospacing="0"/>
        <w:ind w:left="927"/>
        <w:jc w:val="both"/>
        <w:rPr>
          <w:rFonts w:ascii="Helvetica" w:hAnsi="Helvetica" w:cs="Helvetica"/>
          <w:sz w:val="18"/>
          <w:szCs w:val="18"/>
        </w:rPr>
      </w:pPr>
      <w:r>
        <w:rPr>
          <w:sz w:val="28"/>
          <w:szCs w:val="28"/>
        </w:rPr>
        <w:t>1)</w:t>
      </w:r>
      <w:r>
        <w:rPr>
          <w:sz w:val="14"/>
          <w:szCs w:val="14"/>
        </w:rPr>
        <w:t xml:space="preserve">    </w:t>
      </w:r>
      <w:r>
        <w:rPr>
          <w:sz w:val="28"/>
          <w:szCs w:val="28"/>
        </w:rPr>
        <w:t>иные межбюджетные трансферты на осуществление переданных полномочий на содержание Ревизионной комиссии Краснозерского района Новосибирской области в 2021 году и плановом периоде в 2022 и 2023 годах согласно таблице 1 приложения 8 к настоящему решению;</w:t>
      </w:r>
    </w:p>
    <w:p w:rsidR="004362C3" w:rsidRDefault="004362C3" w:rsidP="002255E4">
      <w:pPr>
        <w:pStyle w:val="msonormalmrcssattr"/>
        <w:spacing w:before="0" w:beforeAutospacing="0" w:after="0" w:afterAutospacing="0"/>
        <w:ind w:left="927"/>
        <w:jc w:val="both"/>
        <w:rPr>
          <w:rFonts w:ascii="Helvetica" w:hAnsi="Helvetica" w:cs="Helvetica"/>
          <w:sz w:val="18"/>
          <w:szCs w:val="18"/>
        </w:rPr>
      </w:pPr>
      <w:r>
        <w:rPr>
          <w:sz w:val="28"/>
          <w:szCs w:val="28"/>
        </w:rPr>
        <w:t>2)</w:t>
      </w:r>
      <w:r>
        <w:rPr>
          <w:sz w:val="14"/>
          <w:szCs w:val="14"/>
        </w:rPr>
        <w:t xml:space="preserve">    </w:t>
      </w:r>
      <w:r>
        <w:rPr>
          <w:sz w:val="28"/>
          <w:szCs w:val="28"/>
        </w:rPr>
        <w:t>иные межбюджетные трансферты  на осуществление части переданных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2021 году согласно таблице 2 приложения 8 к настоящему решению;</w:t>
      </w:r>
    </w:p>
    <w:p w:rsidR="004362C3" w:rsidRPr="002255E4" w:rsidRDefault="004362C3" w:rsidP="002255E4">
      <w:pPr>
        <w:pStyle w:val="msonormalmrcssattr"/>
        <w:spacing w:line="240" w:lineRule="atLeast"/>
        <w:ind w:firstLine="567"/>
        <w:jc w:val="both"/>
        <w:rPr>
          <w:rFonts w:ascii="Helvetica" w:hAnsi="Helvetica" w:cs="Helvetica"/>
          <w:sz w:val="18"/>
          <w:szCs w:val="18"/>
        </w:rPr>
      </w:pPr>
      <w:r>
        <w:rPr>
          <w:sz w:val="28"/>
          <w:szCs w:val="28"/>
        </w:rPr>
        <w:t>3. Утвердить порядок предоставления районному бюджету иных межбюджетных трансфертов из местного бюджета согласно приложению № 9 к настоящему решению.</w:t>
      </w: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3" w:name="Par244"/>
      <w:bookmarkEnd w:id="13"/>
      <w:r w:rsidRPr="00FB4191">
        <w:rPr>
          <w:rFonts w:ascii="Times New Roman" w:hAnsi="Times New Roman"/>
          <w:b/>
          <w:sz w:val="28"/>
          <w:szCs w:val="28"/>
        </w:rPr>
        <w:t xml:space="preserve">Статья </w:t>
      </w:r>
      <w:r>
        <w:rPr>
          <w:rFonts w:ascii="Times New Roman" w:hAnsi="Times New Roman"/>
          <w:b/>
          <w:sz w:val="28"/>
          <w:szCs w:val="28"/>
        </w:rPr>
        <w:t>9</w:t>
      </w:r>
      <w:r w:rsidRPr="00FB4191">
        <w:rPr>
          <w:rFonts w:ascii="Times New Roman" w:hAnsi="Times New Roman"/>
          <w:b/>
          <w:sz w:val="28"/>
          <w:szCs w:val="28"/>
        </w:rPr>
        <w:t>. Софинансирование расходов, осуществляемых за счет средств областного или районного бюджета</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9F234B">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lang w:eastAsia="ru-RU"/>
        </w:rPr>
        <w:t>Установить, что фактический объем расходов местного бюджета, для софинансирования которых представляются субсидии из федерального и</w:t>
      </w:r>
      <w:r w:rsidRPr="00FB4191">
        <w:rPr>
          <w:rFonts w:ascii="Times New Roman" w:hAnsi="Times New Roman"/>
          <w:sz w:val="28"/>
          <w:szCs w:val="28"/>
        </w:rPr>
        <w:t>(или) областного бюджета</w:t>
      </w:r>
      <w:r w:rsidRPr="00FB4191">
        <w:rPr>
          <w:rFonts w:ascii="Times New Roman" w:hAnsi="Times New Roman"/>
          <w:sz w:val="28"/>
          <w:szCs w:val="28"/>
          <w:lang w:eastAsia="ru-RU"/>
        </w:rPr>
        <w:t xml:space="preserve">,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федерального и (или) областного бюджета на соответствующие цели, если иное не предусмотрено федеральными законами, нормативными правовыми актами Правительства Российской Федерации, федеральных органов исполнительной власти, </w:t>
      </w:r>
      <w:r w:rsidRPr="00FB4191">
        <w:rPr>
          <w:rFonts w:ascii="Times New Roman" w:hAnsi="Times New Roman"/>
          <w:sz w:val="28"/>
          <w:szCs w:val="28"/>
        </w:rPr>
        <w:t xml:space="preserve">областными законами,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с федеральными или областными органами исполнительной власти.</w:t>
      </w: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4" w:name="Par249"/>
      <w:bookmarkStart w:id="15" w:name="Par270"/>
      <w:bookmarkEnd w:id="14"/>
      <w:bookmarkEnd w:id="15"/>
    </w:p>
    <w:p w:rsidR="004362C3" w:rsidRPr="00FB4191" w:rsidRDefault="004362C3" w:rsidP="00174EE8">
      <w:pPr>
        <w:pStyle w:val="ConsPlusNormal"/>
        <w:ind w:firstLine="709"/>
        <w:jc w:val="both"/>
        <w:outlineLvl w:val="0"/>
        <w:rPr>
          <w:rFonts w:ascii="Times New Roman" w:hAnsi="Times New Roman" w:cs="Times New Roman"/>
          <w:b/>
          <w:sz w:val="28"/>
          <w:szCs w:val="28"/>
        </w:rPr>
      </w:pP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0330E8">
      <w:pPr>
        <w:widowControl w:val="0"/>
        <w:autoSpaceDE w:val="0"/>
        <w:autoSpaceDN w:val="0"/>
        <w:adjustRightInd w:val="0"/>
        <w:spacing w:after="0" w:line="240" w:lineRule="auto"/>
        <w:ind w:firstLine="567"/>
        <w:jc w:val="center"/>
        <w:outlineLvl w:val="1"/>
        <w:rPr>
          <w:rFonts w:ascii="Times New Roman" w:hAnsi="Times New Roman"/>
          <w:b/>
          <w:sz w:val="28"/>
          <w:szCs w:val="28"/>
        </w:rPr>
      </w:pPr>
      <w:bookmarkStart w:id="16" w:name="Par280"/>
      <w:bookmarkStart w:id="17" w:name="Par286"/>
      <w:bookmarkEnd w:id="16"/>
      <w:bookmarkEnd w:id="17"/>
      <w:r w:rsidRPr="00FB4191">
        <w:rPr>
          <w:rFonts w:ascii="Times New Roman" w:hAnsi="Times New Roman"/>
          <w:b/>
          <w:sz w:val="28"/>
          <w:szCs w:val="28"/>
        </w:rPr>
        <w:t>Статья 1</w:t>
      </w:r>
      <w:r>
        <w:rPr>
          <w:rFonts w:ascii="Times New Roman" w:hAnsi="Times New Roman"/>
          <w:b/>
          <w:sz w:val="28"/>
          <w:szCs w:val="28"/>
        </w:rPr>
        <w:t>0</w:t>
      </w:r>
      <w:r w:rsidRPr="00FB4191">
        <w:rPr>
          <w:rFonts w:ascii="Times New Roman" w:hAnsi="Times New Roman"/>
          <w:b/>
          <w:sz w:val="28"/>
          <w:szCs w:val="28"/>
        </w:rPr>
        <w:t xml:space="preserve">. Дорожный фонд </w:t>
      </w:r>
      <w:r w:rsidRPr="00DE3FFA">
        <w:rPr>
          <w:rFonts w:ascii="Times New Roman" w:hAnsi="Times New Roman"/>
          <w:b/>
          <w:sz w:val="28"/>
          <w:szCs w:val="28"/>
          <w:lang w:eastAsia="ru-RU"/>
        </w:rPr>
        <w:t>Полойского</w:t>
      </w:r>
      <w:r w:rsidRPr="00FB4191">
        <w:rPr>
          <w:rFonts w:ascii="Times New Roman" w:hAnsi="Times New Roman"/>
          <w:b/>
          <w:sz w:val="28"/>
          <w:szCs w:val="28"/>
        </w:rPr>
        <w:t xml:space="preserve"> сельсовета Краснозерского района Новосибирской области</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color w:val="FF0000"/>
          <w:sz w:val="28"/>
          <w:szCs w:val="28"/>
        </w:rPr>
      </w:pPr>
      <w:r w:rsidRPr="00FB4191">
        <w:rPr>
          <w:rFonts w:ascii="Times New Roman" w:hAnsi="Times New Roman"/>
          <w:sz w:val="28"/>
          <w:szCs w:val="28"/>
        </w:rPr>
        <w:t>1. Утвердить объем бюджетных ассигнований дорожного фонда</w:t>
      </w:r>
      <w:r>
        <w:rPr>
          <w:rFonts w:ascii="Times New Roman" w:hAnsi="Times New Roman"/>
          <w:sz w:val="28"/>
          <w:szCs w:val="28"/>
        </w:rPr>
        <w:t xml:space="preserve">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 на 202</w:t>
      </w:r>
      <w:r>
        <w:rPr>
          <w:rFonts w:ascii="Times New Roman" w:hAnsi="Times New Roman"/>
          <w:sz w:val="28"/>
          <w:szCs w:val="28"/>
        </w:rPr>
        <w:t>1</w:t>
      </w:r>
      <w:r w:rsidRPr="00FB4191">
        <w:rPr>
          <w:rFonts w:ascii="Times New Roman" w:hAnsi="Times New Roman"/>
          <w:sz w:val="28"/>
          <w:szCs w:val="28"/>
        </w:rPr>
        <w:t xml:space="preserve"> год в сумме </w:t>
      </w:r>
      <w:r>
        <w:rPr>
          <w:rFonts w:ascii="Times New Roman" w:hAnsi="Times New Roman"/>
          <w:sz w:val="28"/>
          <w:szCs w:val="28"/>
        </w:rPr>
        <w:t>1240,0</w:t>
      </w:r>
      <w:r w:rsidRPr="00FB4191">
        <w:rPr>
          <w:rFonts w:ascii="Times New Roman" w:hAnsi="Times New Roman"/>
          <w:sz w:val="28"/>
          <w:szCs w:val="28"/>
        </w:rPr>
        <w:t>тыс. рублей;</w:t>
      </w:r>
    </w:p>
    <w:p w:rsidR="004362C3" w:rsidRPr="00FB4191" w:rsidRDefault="004362C3" w:rsidP="00D14503">
      <w:pPr>
        <w:pStyle w:val="ConsPlusNormal"/>
        <w:ind w:firstLine="0"/>
        <w:jc w:val="both"/>
        <w:rPr>
          <w:rFonts w:ascii="Times New Roman" w:hAnsi="Times New Roman" w:cs="Times New Roman"/>
          <w:sz w:val="28"/>
          <w:szCs w:val="28"/>
        </w:rPr>
      </w:pPr>
      <w:r w:rsidRPr="00FB4191">
        <w:rPr>
          <w:rFonts w:ascii="Times New Roman" w:hAnsi="Times New Roman" w:cs="Times New Roman"/>
          <w:sz w:val="28"/>
          <w:szCs w:val="28"/>
        </w:rPr>
        <w:t xml:space="preserve"> 2)на 202</w:t>
      </w:r>
      <w:r>
        <w:rPr>
          <w:rFonts w:ascii="Times New Roman" w:hAnsi="Times New Roman" w:cs="Times New Roman"/>
          <w:sz w:val="28"/>
          <w:szCs w:val="28"/>
        </w:rPr>
        <w:t>2</w:t>
      </w:r>
      <w:r w:rsidRPr="00FB4191">
        <w:rPr>
          <w:rFonts w:ascii="Times New Roman" w:hAnsi="Times New Roman" w:cs="Times New Roman"/>
          <w:sz w:val="28"/>
          <w:szCs w:val="28"/>
        </w:rPr>
        <w:t xml:space="preserve"> год в сумме</w:t>
      </w:r>
      <w:r>
        <w:rPr>
          <w:rFonts w:ascii="Times New Roman" w:hAnsi="Times New Roman" w:cs="Times New Roman"/>
          <w:sz w:val="28"/>
          <w:szCs w:val="28"/>
        </w:rPr>
        <w:t xml:space="preserve"> 1311,7</w:t>
      </w:r>
      <w:r w:rsidRPr="00FB4191">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4362C3" w:rsidRPr="00FB4191" w:rsidRDefault="004362C3" w:rsidP="00D14503">
      <w:pPr>
        <w:pStyle w:val="ConsPlusNormal"/>
        <w:ind w:firstLine="0"/>
        <w:jc w:val="both"/>
        <w:rPr>
          <w:rFonts w:ascii="Times New Roman" w:hAnsi="Times New Roman" w:cs="Times New Roman"/>
          <w:sz w:val="28"/>
          <w:szCs w:val="28"/>
        </w:rPr>
      </w:pPr>
      <w:r w:rsidRPr="00FB4191">
        <w:rPr>
          <w:rFonts w:ascii="Times New Roman" w:hAnsi="Times New Roman" w:cs="Times New Roman"/>
          <w:sz w:val="28"/>
          <w:szCs w:val="28"/>
        </w:rPr>
        <w:t xml:space="preserve">       3) на 202</w:t>
      </w:r>
      <w:r>
        <w:rPr>
          <w:rFonts w:ascii="Times New Roman" w:hAnsi="Times New Roman" w:cs="Times New Roman"/>
          <w:sz w:val="28"/>
          <w:szCs w:val="28"/>
        </w:rPr>
        <w:t>3</w:t>
      </w:r>
      <w:r w:rsidRPr="00FB4191">
        <w:rPr>
          <w:rFonts w:ascii="Times New Roman" w:hAnsi="Times New Roman" w:cs="Times New Roman"/>
          <w:sz w:val="28"/>
          <w:szCs w:val="28"/>
        </w:rPr>
        <w:t xml:space="preserve"> год в сумме</w:t>
      </w:r>
      <w:r>
        <w:rPr>
          <w:rFonts w:ascii="Times New Roman" w:hAnsi="Times New Roman" w:cs="Times New Roman"/>
          <w:sz w:val="28"/>
          <w:szCs w:val="28"/>
        </w:rPr>
        <w:t xml:space="preserve"> 1361,2</w:t>
      </w:r>
      <w:r w:rsidRPr="00FB4191">
        <w:rPr>
          <w:rFonts w:ascii="Times New Roman" w:hAnsi="Times New Roman" w:cs="Times New Roman"/>
          <w:sz w:val="28"/>
          <w:szCs w:val="28"/>
        </w:rPr>
        <w:t xml:space="preserve"> тыс. рублей.</w:t>
      </w:r>
    </w:p>
    <w:p w:rsidR="004362C3" w:rsidRPr="00FB4191" w:rsidRDefault="004362C3" w:rsidP="00D14503">
      <w:pPr>
        <w:pStyle w:val="ConsPlusNormal"/>
        <w:ind w:firstLine="0"/>
        <w:jc w:val="both"/>
        <w:rPr>
          <w:rFonts w:ascii="Times New Roman" w:hAnsi="Times New Roman" w:cs="Times New Roman"/>
          <w:sz w:val="28"/>
          <w:szCs w:val="28"/>
        </w:rPr>
      </w:pPr>
    </w:p>
    <w:p w:rsidR="004362C3" w:rsidRPr="00FB4191" w:rsidRDefault="004362C3" w:rsidP="00404772">
      <w:pPr>
        <w:widowControl w:val="0"/>
        <w:autoSpaceDE w:val="0"/>
        <w:autoSpaceDN w:val="0"/>
        <w:adjustRightInd w:val="0"/>
        <w:spacing w:after="0" w:line="240" w:lineRule="auto"/>
        <w:ind w:firstLine="709"/>
        <w:jc w:val="both"/>
        <w:outlineLvl w:val="0"/>
        <w:rPr>
          <w:rFonts w:ascii="Times New Roman" w:hAnsi="Times New Roman"/>
          <w:b/>
          <w:sz w:val="28"/>
          <w:szCs w:val="28"/>
          <w:lang w:eastAsia="ru-RU"/>
        </w:rPr>
      </w:pPr>
      <w:r w:rsidRPr="00FB4191">
        <w:rPr>
          <w:rFonts w:ascii="Times New Roman" w:hAnsi="Times New Roman"/>
          <w:b/>
          <w:sz w:val="28"/>
          <w:szCs w:val="28"/>
          <w:lang w:eastAsia="ru-RU"/>
        </w:rPr>
        <w:t>Статья 1</w:t>
      </w:r>
      <w:r>
        <w:rPr>
          <w:rFonts w:ascii="Times New Roman" w:hAnsi="Times New Roman"/>
          <w:b/>
          <w:sz w:val="28"/>
          <w:szCs w:val="28"/>
          <w:lang w:eastAsia="ru-RU"/>
        </w:rPr>
        <w:t>1</w:t>
      </w:r>
      <w:r w:rsidRPr="00FB4191">
        <w:rPr>
          <w:rFonts w:ascii="Times New Roman" w:hAnsi="Times New Roman"/>
          <w:b/>
          <w:sz w:val="28"/>
          <w:szCs w:val="28"/>
          <w:lang w:eastAsia="ru-RU"/>
        </w:rPr>
        <w:t>. Ассигнования на капитальные вложения из  местного бюджета</w:t>
      </w:r>
    </w:p>
    <w:p w:rsidR="004362C3" w:rsidRPr="00FB4191" w:rsidRDefault="004362C3" w:rsidP="00404772">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4362C3" w:rsidRPr="00FB4191" w:rsidRDefault="004362C3" w:rsidP="00404772">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Утвердить распределение ассигнований на капитальные вложения из местного бюджета по направлениям и объектам на 202</w:t>
      </w:r>
      <w:r>
        <w:rPr>
          <w:rFonts w:ascii="Times New Roman" w:hAnsi="Times New Roman"/>
          <w:sz w:val="28"/>
          <w:szCs w:val="28"/>
          <w:lang w:eastAsia="ru-RU"/>
        </w:rPr>
        <w:t>1</w:t>
      </w:r>
      <w:r w:rsidRPr="00FB4191">
        <w:rPr>
          <w:rFonts w:ascii="Times New Roman" w:hAnsi="Times New Roman"/>
          <w:sz w:val="28"/>
          <w:szCs w:val="28"/>
          <w:lang w:eastAsia="ru-RU"/>
        </w:rPr>
        <w:t xml:space="preserve"> год и плановый период 202</w:t>
      </w:r>
      <w:r>
        <w:rPr>
          <w:rFonts w:ascii="Times New Roman" w:hAnsi="Times New Roman"/>
          <w:sz w:val="28"/>
          <w:szCs w:val="28"/>
          <w:lang w:eastAsia="ru-RU"/>
        </w:rPr>
        <w:t>2-2023</w:t>
      </w:r>
      <w:r w:rsidRPr="00FB4191">
        <w:rPr>
          <w:rFonts w:ascii="Times New Roman" w:hAnsi="Times New Roman"/>
          <w:sz w:val="28"/>
          <w:szCs w:val="28"/>
          <w:lang w:eastAsia="ru-RU"/>
        </w:rPr>
        <w:t xml:space="preserve"> годов согласно приложени</w:t>
      </w:r>
      <w:r>
        <w:rPr>
          <w:rFonts w:ascii="Times New Roman" w:hAnsi="Times New Roman"/>
          <w:sz w:val="28"/>
          <w:szCs w:val="28"/>
          <w:lang w:eastAsia="ru-RU"/>
        </w:rPr>
        <w:t>ю</w:t>
      </w:r>
      <w:r w:rsidRPr="00FB4191">
        <w:rPr>
          <w:rFonts w:ascii="Times New Roman" w:hAnsi="Times New Roman"/>
          <w:sz w:val="28"/>
          <w:szCs w:val="28"/>
          <w:lang w:eastAsia="ru-RU"/>
        </w:rPr>
        <w:t xml:space="preserve"> 10 к настоящему решению.</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8" w:name="Par294"/>
      <w:bookmarkEnd w:id="18"/>
      <w:r w:rsidRPr="00FB4191">
        <w:rPr>
          <w:rFonts w:ascii="Times New Roman" w:hAnsi="Times New Roman"/>
          <w:b/>
          <w:sz w:val="28"/>
          <w:szCs w:val="28"/>
        </w:rPr>
        <w:t>Статья 1</w:t>
      </w:r>
      <w:r>
        <w:rPr>
          <w:rFonts w:ascii="Times New Roman" w:hAnsi="Times New Roman"/>
          <w:b/>
          <w:sz w:val="28"/>
          <w:szCs w:val="28"/>
        </w:rPr>
        <w:t>2</w:t>
      </w:r>
      <w:r w:rsidRPr="00FB4191">
        <w:rPr>
          <w:rFonts w:ascii="Times New Roman" w:hAnsi="Times New Roman"/>
          <w:b/>
          <w:sz w:val="28"/>
          <w:szCs w:val="28"/>
        </w:rPr>
        <w:t>. Источники финансирования дефицита местного бюджета</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631123">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Установить источники финансирования дефицита местного бюджета на 202</w:t>
      </w:r>
      <w:r>
        <w:rPr>
          <w:rFonts w:ascii="Times New Roman" w:hAnsi="Times New Roman"/>
          <w:sz w:val="28"/>
          <w:szCs w:val="28"/>
        </w:rPr>
        <w:t>1</w:t>
      </w:r>
      <w:r w:rsidRPr="00FB4191">
        <w:rPr>
          <w:rFonts w:ascii="Times New Roman" w:hAnsi="Times New Roman"/>
          <w:sz w:val="28"/>
          <w:szCs w:val="28"/>
        </w:rPr>
        <w:t xml:space="preserve"> годи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согласно приложению11 к настоящему решению.</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9" w:name="Par304"/>
      <w:bookmarkEnd w:id="19"/>
      <w:r w:rsidRPr="00FB4191">
        <w:rPr>
          <w:rFonts w:ascii="Times New Roman" w:hAnsi="Times New Roman"/>
          <w:b/>
          <w:sz w:val="28"/>
          <w:szCs w:val="28"/>
        </w:rPr>
        <w:t>Статья 1</w:t>
      </w:r>
      <w:r>
        <w:rPr>
          <w:rFonts w:ascii="Times New Roman" w:hAnsi="Times New Roman"/>
          <w:b/>
          <w:sz w:val="28"/>
          <w:szCs w:val="28"/>
        </w:rPr>
        <w:t>3</w:t>
      </w:r>
      <w:r w:rsidRPr="00FB4191">
        <w:rPr>
          <w:rFonts w:ascii="Times New Roman" w:hAnsi="Times New Roman"/>
          <w:b/>
          <w:sz w:val="28"/>
          <w:szCs w:val="28"/>
        </w:rPr>
        <w:t xml:space="preserve">. Муниципальные внутренние заимствования </w:t>
      </w:r>
      <w:r w:rsidRPr="00DE3FFA">
        <w:rPr>
          <w:rFonts w:ascii="Times New Roman" w:hAnsi="Times New Roman"/>
          <w:b/>
          <w:sz w:val="28"/>
          <w:szCs w:val="28"/>
          <w:lang w:eastAsia="ru-RU"/>
        </w:rPr>
        <w:t>Полойского</w:t>
      </w:r>
      <w:r>
        <w:rPr>
          <w:rFonts w:ascii="Times New Roman" w:hAnsi="Times New Roman"/>
          <w:b/>
          <w:sz w:val="28"/>
          <w:szCs w:val="28"/>
          <w:lang w:eastAsia="ru-RU"/>
        </w:rPr>
        <w:t xml:space="preserve"> </w:t>
      </w:r>
      <w:r w:rsidRPr="00FB4191">
        <w:rPr>
          <w:rFonts w:ascii="Times New Roman" w:hAnsi="Times New Roman"/>
          <w:b/>
          <w:sz w:val="28"/>
          <w:szCs w:val="28"/>
        </w:rPr>
        <w:t>сельсовета Краснозерского района Новосибирской области</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Утвердить программу муниципальных внутренних заимствований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согласно приложению12 к настоящему решению.</w:t>
      </w: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0" w:name="Par308"/>
      <w:bookmarkEnd w:id="20"/>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FB4191">
        <w:rPr>
          <w:rFonts w:ascii="Times New Roman" w:hAnsi="Times New Roman"/>
          <w:b/>
          <w:sz w:val="28"/>
          <w:szCs w:val="28"/>
        </w:rPr>
        <w:t>Статья 1</w:t>
      </w:r>
      <w:r>
        <w:rPr>
          <w:rFonts w:ascii="Times New Roman" w:hAnsi="Times New Roman"/>
          <w:b/>
          <w:sz w:val="28"/>
          <w:szCs w:val="28"/>
        </w:rPr>
        <w:t>4</w:t>
      </w:r>
      <w:r w:rsidRPr="00FB4191">
        <w:rPr>
          <w:rFonts w:ascii="Times New Roman" w:hAnsi="Times New Roman"/>
          <w:b/>
          <w:sz w:val="28"/>
          <w:szCs w:val="28"/>
        </w:rPr>
        <w:t>. Муниципальный внутренний долг</w:t>
      </w:r>
      <w:r>
        <w:rPr>
          <w:rFonts w:ascii="Times New Roman" w:hAnsi="Times New Roman"/>
          <w:b/>
          <w:sz w:val="28"/>
          <w:szCs w:val="28"/>
        </w:rPr>
        <w:t xml:space="preserve"> </w:t>
      </w:r>
      <w:r w:rsidRPr="00DE3FFA">
        <w:rPr>
          <w:rFonts w:ascii="Times New Roman" w:hAnsi="Times New Roman"/>
          <w:b/>
          <w:sz w:val="28"/>
          <w:szCs w:val="28"/>
          <w:lang w:eastAsia="ru-RU"/>
        </w:rPr>
        <w:t>Полойского</w:t>
      </w:r>
      <w:r>
        <w:rPr>
          <w:rFonts w:ascii="Times New Roman" w:hAnsi="Times New Roman"/>
          <w:b/>
          <w:sz w:val="28"/>
          <w:szCs w:val="28"/>
          <w:lang w:eastAsia="ru-RU"/>
        </w:rPr>
        <w:t xml:space="preserve"> </w:t>
      </w:r>
      <w:r w:rsidRPr="00FB4191">
        <w:rPr>
          <w:rFonts w:ascii="Times New Roman" w:hAnsi="Times New Roman"/>
          <w:b/>
          <w:sz w:val="28"/>
          <w:szCs w:val="28"/>
        </w:rPr>
        <w:t>сельсовета Краснозерского района Новосибирской области и расходы на его обслуживание</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81458B">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FB4191">
        <w:rPr>
          <w:rFonts w:ascii="Times New Roman" w:hAnsi="Times New Roman"/>
          <w:sz w:val="28"/>
          <w:szCs w:val="28"/>
        </w:rPr>
        <w:t xml:space="preserve">1. Установить верхний предел муниципального внутреннего долга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на 1 января 202</w:t>
      </w:r>
      <w:r>
        <w:rPr>
          <w:rFonts w:ascii="Times New Roman" w:hAnsi="Times New Roman"/>
          <w:sz w:val="28"/>
          <w:szCs w:val="28"/>
        </w:rPr>
        <w:t>2</w:t>
      </w:r>
      <w:r w:rsidRPr="00FB4191">
        <w:rPr>
          <w:rFonts w:ascii="Times New Roman" w:hAnsi="Times New Roman"/>
          <w:sz w:val="28"/>
          <w:szCs w:val="28"/>
        </w:rPr>
        <w:t xml:space="preserve"> года в сумме 0,0 тыс. рублей, в том числе верхний предел долга по муниципальным гарантиям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в сумме 0,0 тыс. рублей, на 1 января 202</w:t>
      </w:r>
      <w:r>
        <w:rPr>
          <w:rFonts w:ascii="Times New Roman" w:hAnsi="Times New Roman"/>
          <w:sz w:val="28"/>
          <w:szCs w:val="28"/>
        </w:rPr>
        <w:t>3</w:t>
      </w:r>
      <w:r w:rsidRPr="00FB4191">
        <w:rPr>
          <w:rFonts w:ascii="Times New Roman" w:hAnsi="Times New Roman"/>
          <w:sz w:val="28"/>
          <w:szCs w:val="28"/>
        </w:rPr>
        <w:t xml:space="preserve"> года в сумме 0,0 тыс. рублей, в том числе верхний предел долга по муниципальным гарантиям</w:t>
      </w:r>
      <w:r>
        <w:rPr>
          <w:rFonts w:ascii="Times New Roman" w:hAnsi="Times New Roman"/>
          <w:sz w:val="28"/>
          <w:szCs w:val="28"/>
        </w:rPr>
        <w:t xml:space="preserve">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в сумме 0,0 тыс. рублей,  на 1 января 202</w:t>
      </w:r>
      <w:r>
        <w:rPr>
          <w:rFonts w:ascii="Times New Roman" w:hAnsi="Times New Roman"/>
          <w:sz w:val="28"/>
          <w:szCs w:val="28"/>
        </w:rPr>
        <w:t>4</w:t>
      </w:r>
      <w:r w:rsidRPr="00FB4191">
        <w:rPr>
          <w:rFonts w:ascii="Times New Roman" w:hAnsi="Times New Roman"/>
          <w:sz w:val="28"/>
          <w:szCs w:val="28"/>
        </w:rPr>
        <w:t xml:space="preserve"> года в сумме0,0 тыс. рублей, в том числе верхний предел по муниципальным гарантиям</w:t>
      </w:r>
      <w:r>
        <w:rPr>
          <w:rFonts w:ascii="Times New Roman" w:hAnsi="Times New Roman"/>
          <w:sz w:val="28"/>
          <w:szCs w:val="28"/>
        </w:rPr>
        <w:t xml:space="preserve">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в сумме 0,0 тыс. рублей</w:t>
      </w:r>
    </w:p>
    <w:p w:rsidR="004362C3" w:rsidRPr="00FB4191" w:rsidRDefault="004362C3" w:rsidP="0081458B">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655468">
      <w:pPr>
        <w:widowControl w:val="0"/>
        <w:autoSpaceDE w:val="0"/>
        <w:autoSpaceDN w:val="0"/>
        <w:adjustRightInd w:val="0"/>
        <w:spacing w:before="240" w:after="0" w:line="240" w:lineRule="auto"/>
        <w:ind w:firstLine="709"/>
        <w:jc w:val="both"/>
        <w:rPr>
          <w:rFonts w:ascii="Times New Roman" w:hAnsi="Times New Roman"/>
          <w:b/>
          <w:sz w:val="28"/>
          <w:szCs w:val="28"/>
          <w:lang w:eastAsia="ru-RU"/>
        </w:rPr>
      </w:pPr>
      <w:bookmarkStart w:id="21" w:name="Par314"/>
      <w:bookmarkStart w:id="22" w:name="Par320"/>
      <w:bookmarkEnd w:id="21"/>
      <w:bookmarkEnd w:id="22"/>
      <w:r w:rsidRPr="00FB4191">
        <w:rPr>
          <w:rFonts w:ascii="Times New Roman" w:hAnsi="Times New Roman"/>
          <w:b/>
          <w:sz w:val="28"/>
          <w:szCs w:val="28"/>
          <w:lang w:eastAsia="ru-RU"/>
        </w:rPr>
        <w:t>Статья 1</w:t>
      </w:r>
      <w:r>
        <w:rPr>
          <w:rFonts w:ascii="Times New Roman" w:hAnsi="Times New Roman"/>
          <w:b/>
          <w:sz w:val="28"/>
          <w:szCs w:val="28"/>
          <w:lang w:eastAsia="ru-RU"/>
        </w:rPr>
        <w:t>5</w:t>
      </w:r>
      <w:r w:rsidRPr="00FB4191">
        <w:rPr>
          <w:rFonts w:ascii="Times New Roman" w:hAnsi="Times New Roman"/>
          <w:b/>
          <w:sz w:val="28"/>
          <w:szCs w:val="28"/>
          <w:lang w:eastAsia="ru-RU"/>
        </w:rPr>
        <w:t xml:space="preserve">. Предоставление муниципальных гарантий </w:t>
      </w:r>
      <w:r w:rsidRPr="00F919B2">
        <w:rPr>
          <w:rFonts w:ascii="Times New Roman" w:hAnsi="Times New Roman"/>
          <w:b/>
          <w:sz w:val="28"/>
          <w:szCs w:val="28"/>
          <w:lang w:eastAsia="ru-RU"/>
        </w:rPr>
        <w:t>Полойского</w:t>
      </w:r>
      <w:r>
        <w:rPr>
          <w:rFonts w:ascii="Times New Roman" w:hAnsi="Times New Roman"/>
          <w:b/>
          <w:sz w:val="28"/>
          <w:szCs w:val="28"/>
          <w:lang w:eastAsia="ru-RU"/>
        </w:rPr>
        <w:t xml:space="preserve"> </w:t>
      </w:r>
      <w:r w:rsidRPr="00FB4191">
        <w:rPr>
          <w:rFonts w:ascii="Times New Roman" w:hAnsi="Times New Roman"/>
          <w:b/>
          <w:sz w:val="28"/>
          <w:szCs w:val="28"/>
          <w:lang w:eastAsia="ru-RU"/>
        </w:rPr>
        <w:t>сельсовета Краснозерского района Новосибирской области</w:t>
      </w:r>
      <w:r>
        <w:rPr>
          <w:rFonts w:ascii="Times New Roman" w:hAnsi="Times New Roman"/>
          <w:b/>
          <w:sz w:val="28"/>
          <w:szCs w:val="28"/>
          <w:lang w:eastAsia="ru-RU"/>
        </w:rPr>
        <w:t xml:space="preserve"> </w:t>
      </w:r>
      <w:r w:rsidRPr="00FB4191">
        <w:rPr>
          <w:rFonts w:ascii="Times New Roman" w:hAnsi="Times New Roman"/>
          <w:b/>
          <w:sz w:val="28"/>
          <w:szCs w:val="28"/>
          <w:lang w:eastAsia="ru-RU"/>
        </w:rPr>
        <w:t>в валюте Российской Федерации</w:t>
      </w:r>
    </w:p>
    <w:p w:rsidR="004362C3" w:rsidRPr="00FB4191" w:rsidRDefault="004362C3" w:rsidP="00655468">
      <w:pPr>
        <w:widowControl w:val="0"/>
        <w:tabs>
          <w:tab w:val="left" w:pos="7219"/>
        </w:tabs>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ab/>
      </w:r>
    </w:p>
    <w:p w:rsidR="004362C3" w:rsidRPr="00FB4191" w:rsidRDefault="004362C3" w:rsidP="009B6457">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 xml:space="preserve">Утвердить программу муниципальных гарантий </w:t>
      </w:r>
      <w:r>
        <w:rPr>
          <w:rFonts w:ascii="Times New Roman" w:hAnsi="Times New Roman"/>
          <w:sz w:val="28"/>
          <w:szCs w:val="28"/>
          <w:lang w:eastAsia="ru-RU"/>
        </w:rPr>
        <w:t xml:space="preserve">Полойского </w:t>
      </w:r>
      <w:r w:rsidRPr="00FB4191">
        <w:rPr>
          <w:rFonts w:ascii="Times New Roman" w:hAnsi="Times New Roman"/>
          <w:sz w:val="28"/>
          <w:szCs w:val="28"/>
          <w:lang w:eastAsia="ru-RU"/>
        </w:rPr>
        <w:t>сельсовета Краснозерского района Новосибирской области в валюте Российской Федерации на 202</w:t>
      </w:r>
      <w:r>
        <w:rPr>
          <w:rFonts w:ascii="Times New Roman" w:hAnsi="Times New Roman"/>
          <w:sz w:val="28"/>
          <w:szCs w:val="28"/>
          <w:lang w:eastAsia="ru-RU"/>
        </w:rPr>
        <w:t>1</w:t>
      </w:r>
      <w:r w:rsidRPr="00FB4191">
        <w:rPr>
          <w:rFonts w:ascii="Times New Roman" w:hAnsi="Times New Roman"/>
          <w:sz w:val="28"/>
          <w:szCs w:val="28"/>
          <w:lang w:eastAsia="ru-RU"/>
        </w:rPr>
        <w:t xml:space="preserve"> год </w:t>
      </w:r>
      <w:r w:rsidRPr="00FB4191">
        <w:rPr>
          <w:rFonts w:ascii="Times New Roman" w:hAnsi="Times New Roman"/>
          <w:sz w:val="28"/>
          <w:szCs w:val="28"/>
        </w:rPr>
        <w:t>плановый период 202</w:t>
      </w:r>
      <w:r>
        <w:rPr>
          <w:rFonts w:ascii="Times New Roman" w:hAnsi="Times New Roman"/>
          <w:sz w:val="28"/>
          <w:szCs w:val="28"/>
        </w:rPr>
        <w:t xml:space="preserve">2 </w:t>
      </w:r>
      <w:r w:rsidRPr="00FB4191">
        <w:rPr>
          <w:rFonts w:ascii="Times New Roman" w:hAnsi="Times New Roman"/>
          <w:sz w:val="28"/>
          <w:szCs w:val="28"/>
        </w:rPr>
        <w:t>и 202</w:t>
      </w:r>
      <w:r>
        <w:rPr>
          <w:rFonts w:ascii="Times New Roman" w:hAnsi="Times New Roman"/>
          <w:sz w:val="28"/>
          <w:szCs w:val="28"/>
        </w:rPr>
        <w:t>3</w:t>
      </w:r>
      <w:r w:rsidRPr="00FB4191">
        <w:rPr>
          <w:rFonts w:ascii="Times New Roman" w:hAnsi="Times New Roman"/>
          <w:sz w:val="28"/>
          <w:szCs w:val="28"/>
        </w:rPr>
        <w:t xml:space="preserve"> годов</w:t>
      </w:r>
      <w:r>
        <w:rPr>
          <w:rFonts w:ascii="Times New Roman" w:hAnsi="Times New Roman"/>
          <w:sz w:val="28"/>
          <w:szCs w:val="28"/>
        </w:rPr>
        <w:t xml:space="preserve"> </w:t>
      </w:r>
      <w:r w:rsidRPr="00FB4191">
        <w:rPr>
          <w:rFonts w:ascii="Times New Roman" w:hAnsi="Times New Roman"/>
          <w:sz w:val="28"/>
          <w:szCs w:val="28"/>
          <w:lang w:eastAsia="ru-RU"/>
        </w:rPr>
        <w:t>согласно приложению 13 к настоящему решению;</w:t>
      </w:r>
    </w:p>
    <w:p w:rsidR="004362C3" w:rsidRPr="00FB4191" w:rsidRDefault="004362C3" w:rsidP="00B07D53">
      <w:pPr>
        <w:widowControl w:val="0"/>
        <w:autoSpaceDE w:val="0"/>
        <w:autoSpaceDN w:val="0"/>
        <w:adjustRightInd w:val="0"/>
        <w:spacing w:after="0" w:line="240" w:lineRule="auto"/>
        <w:jc w:val="both"/>
        <w:rPr>
          <w:rFonts w:ascii="Times New Roman" w:hAnsi="Times New Roman"/>
          <w:sz w:val="28"/>
          <w:szCs w:val="28"/>
        </w:rPr>
      </w:pPr>
      <w:bookmarkStart w:id="23" w:name="Par328"/>
      <w:bookmarkEnd w:id="23"/>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4" w:name="Par334"/>
      <w:bookmarkEnd w:id="24"/>
      <w:r w:rsidRPr="00FB4191">
        <w:rPr>
          <w:rFonts w:ascii="Times New Roman" w:hAnsi="Times New Roman"/>
          <w:b/>
          <w:sz w:val="28"/>
          <w:szCs w:val="28"/>
        </w:rPr>
        <w:t>Статья 1</w:t>
      </w:r>
      <w:r>
        <w:rPr>
          <w:rFonts w:ascii="Times New Roman" w:hAnsi="Times New Roman"/>
          <w:b/>
          <w:sz w:val="28"/>
          <w:szCs w:val="28"/>
        </w:rPr>
        <w:t>6</w:t>
      </w:r>
      <w:r w:rsidRPr="00FB4191">
        <w:rPr>
          <w:rFonts w:ascii="Times New Roman" w:hAnsi="Times New Roman"/>
          <w:b/>
          <w:sz w:val="28"/>
          <w:szCs w:val="28"/>
        </w:rPr>
        <w:t>. Особенности использования остатков целевых средств, поступивших из областного или районного бюджета в местный бюджет</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Установить, что не использованные по состоянию на 1 января 202</w:t>
      </w:r>
      <w:r>
        <w:rPr>
          <w:rFonts w:ascii="Times New Roman" w:hAnsi="Times New Roman"/>
          <w:sz w:val="28"/>
          <w:szCs w:val="28"/>
        </w:rPr>
        <w:t>1</w:t>
      </w:r>
      <w:r w:rsidRPr="00FB4191">
        <w:rPr>
          <w:rFonts w:ascii="Times New Roman" w:hAnsi="Times New Roman"/>
          <w:sz w:val="28"/>
          <w:szCs w:val="28"/>
        </w:rPr>
        <w:t xml:space="preserve"> года остатки целевых средств, поступивших из федерального, областного или районного бюджета в местный бюджет, подлежат возврату в доход федерального, областного или районного бюджета соответственно в соответствии с </w:t>
      </w:r>
      <w:hyperlink r:id="rId10" w:history="1">
        <w:r w:rsidRPr="00FB4191">
          <w:rPr>
            <w:rFonts w:ascii="Times New Roman" w:hAnsi="Times New Roman"/>
            <w:sz w:val="28"/>
            <w:szCs w:val="28"/>
          </w:rPr>
          <w:t>Порядком</w:t>
        </w:r>
      </w:hyperlink>
      <w:r w:rsidRPr="00FB4191">
        <w:rPr>
          <w:rFonts w:ascii="Times New Roman" w:hAnsi="Times New Roman"/>
          <w:sz w:val="28"/>
          <w:szCs w:val="28"/>
        </w:rPr>
        <w:t xml:space="preserve">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предоставленных из федерального, областного или районного бюджета, утвержденным приказом Министерства финансов Российской Федерации от 11 июня 2009 года № 51н.</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5" w:name="Par338"/>
      <w:bookmarkEnd w:id="25"/>
      <w:r w:rsidRPr="00FB4191">
        <w:rPr>
          <w:rFonts w:ascii="Times New Roman" w:hAnsi="Times New Roman"/>
          <w:b/>
          <w:sz w:val="28"/>
          <w:szCs w:val="28"/>
        </w:rPr>
        <w:t>Статья 1</w:t>
      </w:r>
      <w:r>
        <w:rPr>
          <w:rFonts w:ascii="Times New Roman" w:hAnsi="Times New Roman"/>
          <w:b/>
          <w:sz w:val="28"/>
          <w:szCs w:val="28"/>
        </w:rPr>
        <w:t>7</w:t>
      </w:r>
      <w:r w:rsidRPr="00FB4191">
        <w:rPr>
          <w:rFonts w:ascii="Times New Roman" w:hAnsi="Times New Roman"/>
          <w:b/>
          <w:sz w:val="28"/>
          <w:szCs w:val="28"/>
        </w:rPr>
        <w:t>. Особенности урегулирования задолженности перед</w:t>
      </w:r>
      <w:r>
        <w:rPr>
          <w:rFonts w:ascii="Times New Roman" w:hAnsi="Times New Roman"/>
          <w:b/>
          <w:sz w:val="28"/>
          <w:szCs w:val="28"/>
        </w:rPr>
        <w:t xml:space="preserve"> </w:t>
      </w:r>
      <w:r w:rsidRPr="00F919B2">
        <w:rPr>
          <w:rFonts w:ascii="Times New Roman" w:hAnsi="Times New Roman"/>
          <w:b/>
          <w:sz w:val="28"/>
          <w:szCs w:val="28"/>
          <w:lang w:eastAsia="ru-RU"/>
        </w:rPr>
        <w:t>Полойск</w:t>
      </w:r>
      <w:r>
        <w:rPr>
          <w:rFonts w:ascii="Times New Roman" w:hAnsi="Times New Roman"/>
          <w:b/>
          <w:sz w:val="28"/>
          <w:szCs w:val="28"/>
          <w:lang w:eastAsia="ru-RU"/>
        </w:rPr>
        <w:t xml:space="preserve">им </w:t>
      </w:r>
      <w:r w:rsidRPr="00FB4191">
        <w:rPr>
          <w:rFonts w:ascii="Times New Roman" w:hAnsi="Times New Roman"/>
          <w:b/>
          <w:sz w:val="28"/>
          <w:szCs w:val="28"/>
        </w:rPr>
        <w:t>сельсовет</w:t>
      </w:r>
      <w:r>
        <w:rPr>
          <w:rFonts w:ascii="Times New Roman" w:hAnsi="Times New Roman"/>
          <w:b/>
          <w:sz w:val="28"/>
          <w:szCs w:val="28"/>
        </w:rPr>
        <w:t xml:space="preserve">ом </w:t>
      </w:r>
      <w:r w:rsidRPr="00FB4191">
        <w:rPr>
          <w:rFonts w:ascii="Times New Roman" w:hAnsi="Times New Roman"/>
          <w:b/>
          <w:sz w:val="28"/>
          <w:szCs w:val="28"/>
        </w:rPr>
        <w:t>Краснозерск</w:t>
      </w:r>
      <w:r>
        <w:rPr>
          <w:rFonts w:ascii="Times New Roman" w:hAnsi="Times New Roman"/>
          <w:b/>
          <w:sz w:val="28"/>
          <w:szCs w:val="28"/>
        </w:rPr>
        <w:t>ого</w:t>
      </w:r>
      <w:r w:rsidRPr="00FB4191">
        <w:rPr>
          <w:rFonts w:ascii="Times New Roman" w:hAnsi="Times New Roman"/>
          <w:b/>
          <w:sz w:val="28"/>
          <w:szCs w:val="28"/>
        </w:rPr>
        <w:t xml:space="preserve"> район</w:t>
      </w:r>
      <w:r>
        <w:rPr>
          <w:rFonts w:ascii="Times New Roman" w:hAnsi="Times New Roman"/>
          <w:b/>
          <w:sz w:val="28"/>
          <w:szCs w:val="28"/>
        </w:rPr>
        <w:t>а</w:t>
      </w:r>
      <w:r w:rsidRPr="00FB4191">
        <w:rPr>
          <w:rFonts w:ascii="Times New Roman" w:hAnsi="Times New Roman"/>
          <w:b/>
          <w:sz w:val="28"/>
          <w:szCs w:val="28"/>
        </w:rPr>
        <w:t xml:space="preserve"> Новосибирской области</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Установить, что в</w:t>
      </w:r>
      <w:r w:rsidRPr="00FB4191">
        <w:rPr>
          <w:rFonts w:ascii="Times New Roman" w:hAnsi="Times New Roman"/>
          <w:sz w:val="28"/>
          <w:szCs w:val="28"/>
        </w:rPr>
        <w:t xml:space="preserve">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w:t>
      </w:r>
      <w:r>
        <w:rPr>
          <w:rFonts w:ascii="Times New Roman" w:hAnsi="Times New Roman"/>
          <w:sz w:val="28"/>
          <w:szCs w:val="28"/>
        </w:rPr>
        <w:t xml:space="preserve">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w:t>
      </w:r>
      <w:r>
        <w:rPr>
          <w:rFonts w:ascii="Times New Roman" w:hAnsi="Times New Roman"/>
          <w:sz w:val="28"/>
          <w:szCs w:val="28"/>
        </w:rPr>
        <w:t xml:space="preserve"> </w:t>
      </w:r>
      <w:r>
        <w:rPr>
          <w:rFonts w:ascii="Times New Roman" w:hAnsi="Times New Roman"/>
          <w:sz w:val="28"/>
          <w:szCs w:val="28"/>
          <w:lang w:eastAsia="ru-RU"/>
        </w:rPr>
        <w:t xml:space="preserve">Полойским </w:t>
      </w:r>
      <w:r w:rsidRPr="00FB4191">
        <w:rPr>
          <w:rFonts w:ascii="Times New Roman" w:hAnsi="Times New Roman"/>
          <w:sz w:val="28"/>
          <w:szCs w:val="28"/>
        </w:rPr>
        <w:t>сельсоветом Краснозерского района Новосибирской области следующими способами:</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 предоставление отступного;</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 обмен требований на доли в уставном капитале должника;</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3) предоставление акций, конвертируемых в акции облигаций или иных ценных бумаг;</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4) новация обязательств;</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5) прощение долга;</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A43033">
      <w:pPr>
        <w:widowControl w:val="0"/>
        <w:autoSpaceDE w:val="0"/>
        <w:autoSpaceDN w:val="0"/>
        <w:adjustRightInd w:val="0"/>
        <w:spacing w:after="0" w:line="240" w:lineRule="auto"/>
        <w:ind w:firstLine="567"/>
        <w:jc w:val="both"/>
        <w:rPr>
          <w:rFonts w:ascii="Times New Roman" w:hAnsi="Times New Roman"/>
          <w:b/>
          <w:sz w:val="28"/>
          <w:szCs w:val="28"/>
        </w:rPr>
      </w:pPr>
      <w:r w:rsidRPr="00FB4191">
        <w:rPr>
          <w:rFonts w:ascii="Times New Roman" w:hAnsi="Times New Roman"/>
          <w:b/>
          <w:sz w:val="28"/>
          <w:szCs w:val="28"/>
        </w:rPr>
        <w:t>Статья 1</w:t>
      </w:r>
      <w:r>
        <w:rPr>
          <w:rFonts w:ascii="Times New Roman" w:hAnsi="Times New Roman"/>
          <w:b/>
          <w:sz w:val="28"/>
          <w:szCs w:val="28"/>
        </w:rPr>
        <w:t>8</w:t>
      </w:r>
      <w:r w:rsidRPr="00FB4191">
        <w:rPr>
          <w:rFonts w:ascii="Times New Roman" w:hAnsi="Times New Roman"/>
          <w:b/>
          <w:sz w:val="28"/>
          <w:szCs w:val="28"/>
        </w:rPr>
        <w:t>. Особенности использования остатков средств местного бюджета на начало текущего финансового года</w:t>
      </w:r>
    </w:p>
    <w:p w:rsidR="004362C3" w:rsidRPr="00FB4191" w:rsidRDefault="004362C3" w:rsidP="00A43033">
      <w:pPr>
        <w:widowControl w:val="0"/>
        <w:autoSpaceDE w:val="0"/>
        <w:autoSpaceDN w:val="0"/>
        <w:adjustRightInd w:val="0"/>
        <w:spacing w:after="0" w:line="240" w:lineRule="auto"/>
        <w:ind w:firstLine="567"/>
        <w:jc w:val="both"/>
        <w:rPr>
          <w:rFonts w:ascii="Times New Roman" w:hAnsi="Times New Roman"/>
          <w:b/>
          <w:sz w:val="28"/>
          <w:szCs w:val="28"/>
        </w:rPr>
      </w:pPr>
    </w:p>
    <w:p w:rsidR="004362C3" w:rsidRPr="00FB4191" w:rsidRDefault="004362C3" w:rsidP="00A43033">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w:t>
      </w:r>
      <w:r>
        <w:rPr>
          <w:rFonts w:ascii="Times New Roman" w:hAnsi="Times New Roman"/>
          <w:sz w:val="28"/>
          <w:szCs w:val="28"/>
        </w:rPr>
        <w:t xml:space="preserve"> </w:t>
      </w:r>
      <w:r>
        <w:rPr>
          <w:rFonts w:ascii="Times New Roman" w:hAnsi="Times New Roman"/>
          <w:sz w:val="28"/>
          <w:szCs w:val="28"/>
          <w:lang w:eastAsia="ru-RU"/>
        </w:rPr>
        <w:t xml:space="preserve">Полойского </w:t>
      </w:r>
      <w:r w:rsidRPr="00FB4191">
        <w:rPr>
          <w:rFonts w:ascii="Times New Roman" w:hAnsi="Times New Roman"/>
          <w:sz w:val="28"/>
          <w:szCs w:val="28"/>
        </w:rPr>
        <w:t xml:space="preserve">сельсовета Краснозерского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w:t>
      </w:r>
      <w:r>
        <w:rPr>
          <w:rFonts w:ascii="Times New Roman" w:hAnsi="Times New Roman"/>
          <w:sz w:val="28"/>
          <w:szCs w:val="28"/>
        </w:rPr>
        <w:t>оказание услуг не предусмотрены настоящим Решением.</w:t>
      </w:r>
    </w:p>
    <w:p w:rsidR="004362C3" w:rsidRPr="00FB4191" w:rsidRDefault="004362C3" w:rsidP="00C051AD">
      <w:pPr>
        <w:widowControl w:val="0"/>
        <w:autoSpaceDE w:val="0"/>
        <w:autoSpaceDN w:val="0"/>
        <w:adjustRightInd w:val="0"/>
        <w:spacing w:after="0" w:line="240" w:lineRule="auto"/>
        <w:ind w:firstLine="567"/>
        <w:jc w:val="both"/>
        <w:rPr>
          <w:rFonts w:ascii="Times New Roman" w:hAnsi="Times New Roman"/>
          <w:sz w:val="28"/>
          <w:szCs w:val="28"/>
        </w:rPr>
      </w:pPr>
    </w:p>
    <w:p w:rsidR="004362C3" w:rsidRPr="00FB4191" w:rsidRDefault="004362C3"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6" w:name="Par348"/>
      <w:bookmarkEnd w:id="26"/>
      <w:r w:rsidRPr="00FB4191">
        <w:rPr>
          <w:rFonts w:ascii="Times New Roman" w:hAnsi="Times New Roman"/>
          <w:b/>
          <w:sz w:val="28"/>
          <w:szCs w:val="28"/>
        </w:rPr>
        <w:t xml:space="preserve">Статья </w:t>
      </w:r>
      <w:r>
        <w:rPr>
          <w:rFonts w:ascii="Times New Roman" w:hAnsi="Times New Roman"/>
          <w:b/>
          <w:sz w:val="28"/>
          <w:szCs w:val="28"/>
        </w:rPr>
        <w:t>19</w:t>
      </w:r>
      <w:r w:rsidRPr="00FB4191">
        <w:rPr>
          <w:rFonts w:ascii="Times New Roman" w:hAnsi="Times New Roman"/>
          <w:b/>
          <w:sz w:val="28"/>
          <w:szCs w:val="28"/>
        </w:rPr>
        <w:t>. Особенности исполнения местного бюджета в 202</w:t>
      </w:r>
      <w:r>
        <w:rPr>
          <w:rFonts w:ascii="Times New Roman" w:hAnsi="Times New Roman"/>
          <w:b/>
          <w:sz w:val="28"/>
          <w:szCs w:val="28"/>
        </w:rPr>
        <w:t>1</w:t>
      </w:r>
      <w:r w:rsidRPr="00FB4191">
        <w:rPr>
          <w:rFonts w:ascii="Times New Roman" w:hAnsi="Times New Roman"/>
          <w:b/>
          <w:sz w:val="28"/>
          <w:szCs w:val="28"/>
        </w:rPr>
        <w:t xml:space="preserve"> году</w:t>
      </w:r>
    </w:p>
    <w:p w:rsidR="004362C3" w:rsidRPr="00FB4191" w:rsidRDefault="004362C3" w:rsidP="000835FF">
      <w:pPr>
        <w:widowControl w:val="0"/>
        <w:autoSpaceDE w:val="0"/>
        <w:autoSpaceDN w:val="0"/>
        <w:adjustRightInd w:val="0"/>
        <w:spacing w:after="0" w:line="240" w:lineRule="auto"/>
        <w:jc w:val="both"/>
        <w:outlineLvl w:val="1"/>
        <w:rPr>
          <w:rFonts w:ascii="Times New Roman" w:hAnsi="Times New Roman"/>
          <w:b/>
          <w:sz w:val="28"/>
          <w:szCs w:val="28"/>
        </w:rPr>
      </w:pPr>
    </w:p>
    <w:p w:rsidR="004362C3" w:rsidRPr="00FB4191" w:rsidRDefault="004362C3" w:rsidP="001D070D">
      <w:pPr>
        <w:widowControl w:val="0"/>
        <w:autoSpaceDE w:val="0"/>
        <w:autoSpaceDN w:val="0"/>
        <w:adjustRightInd w:val="0"/>
        <w:spacing w:after="0" w:line="240" w:lineRule="auto"/>
        <w:ind w:firstLine="709"/>
        <w:jc w:val="both"/>
        <w:rPr>
          <w:rFonts w:ascii="Times New Roman" w:hAnsi="Times New Roman"/>
          <w:sz w:val="28"/>
          <w:szCs w:val="28"/>
        </w:rPr>
      </w:pPr>
      <w:r w:rsidRPr="00FB4191">
        <w:rPr>
          <w:rFonts w:ascii="Times New Roman" w:hAnsi="Times New Roman"/>
          <w:sz w:val="28"/>
          <w:szCs w:val="28"/>
        </w:rPr>
        <w:t>Установить в соответствии с пунктом 8 статьи 217 Бюджетного кодекса Российской Федерации следующие основания для внесения в 202</w:t>
      </w:r>
      <w:r>
        <w:rPr>
          <w:rFonts w:ascii="Times New Roman" w:hAnsi="Times New Roman"/>
          <w:sz w:val="28"/>
          <w:szCs w:val="28"/>
        </w:rPr>
        <w:t>1</w:t>
      </w:r>
      <w:r w:rsidRPr="00FB4191">
        <w:rPr>
          <w:rFonts w:ascii="Times New Roman" w:hAnsi="Times New Roman"/>
          <w:sz w:val="28"/>
          <w:szCs w:val="28"/>
        </w:rPr>
        <w:t xml:space="preserve"> году изменений в показатели сводной бюджетной росписи местного бюджета, связанные с особенностями исполнения местного</w:t>
      </w:r>
      <w:r>
        <w:rPr>
          <w:rFonts w:ascii="Times New Roman" w:hAnsi="Times New Roman"/>
          <w:sz w:val="28"/>
          <w:szCs w:val="28"/>
        </w:rPr>
        <w:t xml:space="preserve"> </w:t>
      </w:r>
      <w:r w:rsidRPr="00FB4191">
        <w:rPr>
          <w:rFonts w:ascii="Times New Roman" w:hAnsi="Times New Roman"/>
          <w:sz w:val="28"/>
          <w:szCs w:val="28"/>
        </w:rPr>
        <w:t>бюджета и (или) перераспределения бюджетных ассигнований между получателями бюджетных средств местного</w:t>
      </w:r>
      <w:r>
        <w:rPr>
          <w:rFonts w:ascii="Times New Roman" w:hAnsi="Times New Roman"/>
          <w:sz w:val="28"/>
          <w:szCs w:val="28"/>
        </w:rPr>
        <w:t xml:space="preserve"> </w:t>
      </w:r>
      <w:r w:rsidRPr="00FB4191">
        <w:rPr>
          <w:rFonts w:ascii="Times New Roman" w:hAnsi="Times New Roman"/>
          <w:sz w:val="28"/>
          <w:szCs w:val="28"/>
        </w:rPr>
        <w:t>бюджета:</w:t>
      </w:r>
    </w:p>
    <w:p w:rsidR="004362C3" w:rsidRPr="00FB4191" w:rsidRDefault="004362C3" w:rsidP="00284B06">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 xml:space="preserve">1) перераспределение бюджетных ассигнований между разделами, подразделами и целевыми статьями </w:t>
      </w:r>
      <w:r w:rsidRPr="00FB4191">
        <w:rPr>
          <w:rFonts w:ascii="Times New Roman" w:hAnsi="Times New Roman"/>
          <w:sz w:val="28"/>
          <w:szCs w:val="28"/>
        </w:rPr>
        <w:t xml:space="preserve">и видами </w:t>
      </w:r>
      <w:r w:rsidRPr="00FB4191">
        <w:rPr>
          <w:rFonts w:ascii="Times New Roman" w:hAnsi="Times New Roman"/>
          <w:sz w:val="28"/>
          <w:szCs w:val="28"/>
          <w:lang w:eastAsia="ru-RU"/>
        </w:rPr>
        <w:t>расходов классификации расходов</w:t>
      </w:r>
    </w:p>
    <w:p w:rsidR="004362C3" w:rsidRPr="00FB4191" w:rsidRDefault="004362C3" w:rsidP="00284B06">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Бюджетов</w:t>
      </w:r>
      <w:r>
        <w:rPr>
          <w:rFonts w:ascii="Times New Roman" w:hAnsi="Times New Roman"/>
          <w:sz w:val="28"/>
          <w:szCs w:val="28"/>
          <w:lang w:eastAsia="ru-RU"/>
        </w:rPr>
        <w:t xml:space="preserve"> </w:t>
      </w:r>
      <w:r w:rsidRPr="00FB4191">
        <w:rPr>
          <w:rFonts w:ascii="Times New Roman" w:hAnsi="Times New Roman"/>
          <w:sz w:val="28"/>
          <w:szCs w:val="28"/>
          <w:lang w:eastAsia="ru-RU"/>
        </w:rPr>
        <w:t>в случае</w:t>
      </w:r>
      <w:r>
        <w:rPr>
          <w:rFonts w:ascii="Times New Roman" w:hAnsi="Times New Roman"/>
          <w:sz w:val="28"/>
          <w:szCs w:val="28"/>
          <w:lang w:eastAsia="ru-RU"/>
        </w:rPr>
        <w:t xml:space="preserve"> </w:t>
      </w:r>
      <w:r w:rsidRPr="00FB4191">
        <w:rPr>
          <w:rFonts w:ascii="Times New Roman" w:hAnsi="Times New Roman"/>
          <w:sz w:val="28"/>
          <w:szCs w:val="28"/>
        </w:rPr>
        <w:t>создания, реорганизации, ликвидации</w:t>
      </w:r>
      <w:r>
        <w:rPr>
          <w:rFonts w:ascii="Times New Roman" w:hAnsi="Times New Roman"/>
          <w:sz w:val="28"/>
          <w:szCs w:val="28"/>
        </w:rPr>
        <w:t xml:space="preserve"> </w:t>
      </w:r>
      <w:r w:rsidRPr="00FB4191">
        <w:rPr>
          <w:rFonts w:ascii="Times New Roman" w:hAnsi="Times New Roman"/>
          <w:sz w:val="28"/>
          <w:szCs w:val="28"/>
          <w:lang w:eastAsia="ru-RU"/>
        </w:rPr>
        <w:t>муниципального</w:t>
      </w:r>
      <w:r>
        <w:rPr>
          <w:rFonts w:ascii="Times New Roman" w:hAnsi="Times New Roman"/>
          <w:sz w:val="28"/>
          <w:szCs w:val="28"/>
          <w:lang w:eastAsia="ru-RU"/>
        </w:rPr>
        <w:t xml:space="preserve"> </w:t>
      </w:r>
      <w:r w:rsidRPr="00FB4191">
        <w:rPr>
          <w:rFonts w:ascii="Times New Roman" w:hAnsi="Times New Roman"/>
          <w:sz w:val="28"/>
          <w:szCs w:val="28"/>
          <w:lang w:eastAsia="ru-RU"/>
        </w:rPr>
        <w:t xml:space="preserve">учреждения, муниципального унитарного предприятия </w:t>
      </w:r>
      <w:r>
        <w:rPr>
          <w:rFonts w:ascii="Times New Roman" w:hAnsi="Times New Roman"/>
          <w:sz w:val="28"/>
          <w:szCs w:val="28"/>
          <w:lang w:eastAsia="ru-RU"/>
        </w:rPr>
        <w:t xml:space="preserve">Полойского </w:t>
      </w:r>
      <w:r w:rsidRPr="00FB4191">
        <w:rPr>
          <w:rFonts w:ascii="Times New Roman" w:hAnsi="Times New Roman"/>
          <w:sz w:val="28"/>
          <w:szCs w:val="28"/>
          <w:lang w:eastAsia="ru-RU"/>
        </w:rPr>
        <w:t>сельсовета Краснозерского района Новосибирской области;</w:t>
      </w:r>
    </w:p>
    <w:p w:rsidR="004362C3" w:rsidRPr="00FB4191" w:rsidRDefault="004362C3" w:rsidP="00284B06">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4362C3" w:rsidRPr="00FB4191" w:rsidRDefault="004362C3" w:rsidP="00284B06">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 xml:space="preserve">3) перераспределение бюджетных ассигнований,  </w:t>
      </w:r>
      <w:r w:rsidRPr="00FB4191">
        <w:rPr>
          <w:rFonts w:ascii="Times New Roman" w:hAnsi="Times New Roman"/>
          <w:sz w:val="28"/>
          <w:szCs w:val="28"/>
        </w:rPr>
        <w:t>предусмотренных получателям бюджетных средств</w:t>
      </w:r>
      <w:r w:rsidRPr="00FB4191">
        <w:rPr>
          <w:rFonts w:ascii="Times New Roman" w:hAnsi="Times New Roman"/>
          <w:sz w:val="28"/>
          <w:szCs w:val="28"/>
          <w:lang w:eastAsia="ru-RU"/>
        </w:rPr>
        <w:t xml:space="preserve">,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w:t>
      </w:r>
      <w:hyperlink r:id="rId11" w:history="1">
        <w:r w:rsidRPr="00FB4191">
          <w:rPr>
            <w:rFonts w:ascii="Times New Roman" w:hAnsi="Times New Roman"/>
            <w:sz w:val="28"/>
            <w:szCs w:val="28"/>
            <w:lang w:eastAsia="ru-RU"/>
          </w:rPr>
          <w:t>№ 597</w:t>
        </w:r>
      </w:hyperlink>
      <w:r w:rsidRPr="00FB4191">
        <w:rPr>
          <w:rFonts w:ascii="Times New Roman" w:hAnsi="Times New Roman"/>
          <w:sz w:val="28"/>
          <w:szCs w:val="28"/>
          <w:lang w:eastAsia="ru-RU"/>
        </w:rPr>
        <w:t xml:space="preserve"> «О мероприятиях по реализации государственной социальной политики», от 1 июня 2012 года </w:t>
      </w:r>
      <w:hyperlink r:id="rId12" w:history="1">
        <w:r w:rsidRPr="00FB4191">
          <w:rPr>
            <w:rFonts w:ascii="Times New Roman" w:hAnsi="Times New Roman"/>
            <w:sz w:val="28"/>
            <w:szCs w:val="28"/>
            <w:lang w:eastAsia="ru-RU"/>
          </w:rPr>
          <w:t>№ 761</w:t>
        </w:r>
      </w:hyperlink>
      <w:r w:rsidRPr="00FB4191">
        <w:rPr>
          <w:rFonts w:ascii="Times New Roman" w:hAnsi="Times New Roman"/>
          <w:sz w:val="28"/>
          <w:szCs w:val="28"/>
          <w:lang w:eastAsia="ru-RU"/>
        </w:rPr>
        <w:t xml:space="preserve"> «О Национальной стратегии действий в интересах детей на 2012 - 2017 годы» и от 28 декабря 2012 года </w:t>
      </w:r>
      <w:hyperlink r:id="rId13" w:history="1">
        <w:r w:rsidRPr="00FB4191">
          <w:rPr>
            <w:rFonts w:ascii="Times New Roman" w:hAnsi="Times New Roman"/>
            <w:sz w:val="28"/>
            <w:szCs w:val="28"/>
            <w:lang w:eastAsia="ru-RU"/>
          </w:rPr>
          <w:t>№ 1688</w:t>
        </w:r>
      </w:hyperlink>
      <w:r w:rsidRPr="00FB4191">
        <w:rPr>
          <w:rFonts w:ascii="Times New Roman" w:hAnsi="Times New Roman"/>
          <w:sz w:val="28"/>
          <w:szCs w:val="28"/>
          <w:lang w:eastAsia="ru-RU"/>
        </w:rPr>
        <w:t xml:space="preserve">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4362C3" w:rsidRPr="00FB4191" w:rsidRDefault="004362C3" w:rsidP="00284B06">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4)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бюджета, между видами расходов, обусловленное изменением федерального законодательства;</w:t>
      </w:r>
    </w:p>
    <w:p w:rsidR="004362C3" w:rsidRPr="00FB4191" w:rsidRDefault="004362C3" w:rsidP="009D4D7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5)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w:t>
      </w:r>
      <w:r>
        <w:rPr>
          <w:rFonts w:ascii="Times New Roman" w:hAnsi="Times New Roman"/>
          <w:sz w:val="28"/>
          <w:szCs w:val="28"/>
          <w:lang w:eastAsia="ru-RU"/>
        </w:rPr>
        <w:t xml:space="preserve"> </w:t>
      </w:r>
      <w:r w:rsidRPr="00FB4191">
        <w:rPr>
          <w:rFonts w:ascii="Times New Roman" w:hAnsi="Times New Roman"/>
          <w:sz w:val="28"/>
          <w:szCs w:val="28"/>
          <w:lang w:eastAsia="ru-RU"/>
        </w:rPr>
        <w:t>предусматривающих обращение взыскания на средства местного бюджета;</w:t>
      </w:r>
    </w:p>
    <w:p w:rsidR="004362C3" w:rsidRPr="00FB4191" w:rsidRDefault="004362C3" w:rsidP="00C96CE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 xml:space="preserve">6)  </w:t>
      </w:r>
      <w:r w:rsidRPr="00FB4191">
        <w:rPr>
          <w:rFonts w:ascii="Times New Roman" w:hAnsi="Times New Roman"/>
          <w:sz w:val="28"/>
          <w:szCs w:val="28"/>
        </w:rPr>
        <w:t>изменение бюджетных ассигнований в части расходов, производимых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w:t>
      </w:r>
      <w:r>
        <w:rPr>
          <w:rFonts w:ascii="Times New Roman" w:hAnsi="Times New Roman"/>
          <w:sz w:val="28"/>
          <w:szCs w:val="28"/>
        </w:rPr>
        <w:t xml:space="preserve"> </w:t>
      </w:r>
      <w:r w:rsidRPr="00FB4191">
        <w:rPr>
          <w:rFonts w:ascii="Times New Roman" w:hAnsi="Times New Roman"/>
          <w:sz w:val="28"/>
          <w:szCs w:val="28"/>
        </w:rPr>
        <w:t>которых являются данные межбюджетные трансферты, сверх объемов, утвержденных настоящим решением;</w:t>
      </w:r>
    </w:p>
    <w:p w:rsidR="004362C3" w:rsidRPr="00FB4191" w:rsidRDefault="004362C3" w:rsidP="00284B06">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7)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федеральными, областными органами исполнительной власти или физическими и юридическими лицами, сверх объемов, утвержденных настоящим решением;</w:t>
      </w:r>
    </w:p>
    <w:p w:rsidR="004362C3" w:rsidRPr="00FB4191" w:rsidRDefault="004362C3" w:rsidP="00284B06">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8) распределение на основании федеральных, областных правовых актов субсидий, субвенций, иных межбюджетных трансфертов, предоставленных из федерального, областного бюджета, или безвозмездных поступлений от физических и юридических лиц, имеющих целевое назначение, местному</w:t>
      </w:r>
      <w:r>
        <w:rPr>
          <w:rFonts w:ascii="Times New Roman" w:hAnsi="Times New Roman"/>
          <w:sz w:val="28"/>
          <w:szCs w:val="28"/>
          <w:lang w:eastAsia="ru-RU"/>
        </w:rPr>
        <w:t xml:space="preserve"> </w:t>
      </w:r>
      <w:r w:rsidRPr="00FB4191">
        <w:rPr>
          <w:rFonts w:ascii="Times New Roman" w:hAnsi="Times New Roman"/>
          <w:sz w:val="28"/>
          <w:szCs w:val="28"/>
          <w:lang w:eastAsia="ru-RU"/>
        </w:rPr>
        <w:t>бюджету сверх объемов, утвержденных настоящим решением;</w:t>
      </w:r>
    </w:p>
    <w:p w:rsidR="004362C3" w:rsidRPr="00FB4191" w:rsidRDefault="004362C3" w:rsidP="00284B06">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 xml:space="preserve">9) </w:t>
      </w:r>
      <w:r w:rsidRPr="00FB4191">
        <w:rPr>
          <w:rFonts w:ascii="Times New Roman" w:hAnsi="Times New Roman"/>
          <w:sz w:val="28"/>
          <w:szCs w:val="28"/>
        </w:rPr>
        <w:t>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софинансирования расходного обязательства из областного бюджета;</w:t>
      </w:r>
    </w:p>
    <w:p w:rsidR="004362C3" w:rsidRPr="00FB4191" w:rsidRDefault="004362C3" w:rsidP="00284B06">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10)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4362C3" w:rsidRPr="00FB4191" w:rsidRDefault="004362C3" w:rsidP="004734EC">
      <w:pPr>
        <w:pStyle w:val="ConsPlusNormal"/>
        <w:ind w:firstLine="709"/>
        <w:jc w:val="both"/>
        <w:rPr>
          <w:rFonts w:ascii="Times New Roman" w:hAnsi="Times New Roman" w:cs="Times New Roman"/>
          <w:sz w:val="28"/>
          <w:szCs w:val="28"/>
        </w:rPr>
      </w:pPr>
      <w:r w:rsidRPr="00FB4191">
        <w:rPr>
          <w:rFonts w:ascii="Times New Roman" w:hAnsi="Times New Roman" w:cs="Times New Roman"/>
          <w:sz w:val="28"/>
          <w:szCs w:val="28"/>
        </w:rPr>
        <w:t>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4362C3" w:rsidRPr="00FB4191" w:rsidRDefault="004362C3" w:rsidP="006C4629">
      <w:pPr>
        <w:pStyle w:val="ConsPlusNormal"/>
        <w:ind w:firstLine="709"/>
        <w:jc w:val="both"/>
        <w:rPr>
          <w:rFonts w:ascii="Times New Roman" w:hAnsi="Times New Roman" w:cs="Times New Roman"/>
          <w:sz w:val="28"/>
          <w:szCs w:val="28"/>
        </w:rPr>
      </w:pPr>
      <w:r w:rsidRPr="00FB4191">
        <w:rPr>
          <w:rFonts w:ascii="Times New Roman" w:hAnsi="Times New Roman" w:cs="Times New Roman"/>
          <w:sz w:val="28"/>
          <w:szCs w:val="28"/>
        </w:rPr>
        <w:t>12)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и областного бюджета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4362C3" w:rsidRPr="00FB4191" w:rsidRDefault="004362C3" w:rsidP="0040706C">
      <w:pPr>
        <w:widowControl w:val="0"/>
        <w:autoSpaceDE w:val="0"/>
        <w:autoSpaceDN w:val="0"/>
        <w:adjustRightInd w:val="0"/>
        <w:spacing w:after="0" w:line="240" w:lineRule="auto"/>
        <w:jc w:val="both"/>
        <w:rPr>
          <w:rFonts w:ascii="Times New Roman" w:hAnsi="Times New Roman"/>
          <w:b/>
          <w:sz w:val="28"/>
          <w:szCs w:val="28"/>
        </w:rPr>
      </w:pPr>
    </w:p>
    <w:p w:rsidR="004362C3" w:rsidRPr="00FB4191" w:rsidRDefault="004362C3" w:rsidP="003F23FB">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FB4191">
        <w:rPr>
          <w:rFonts w:ascii="Times New Roman" w:hAnsi="Times New Roman"/>
          <w:b/>
          <w:sz w:val="28"/>
          <w:szCs w:val="28"/>
        </w:rPr>
        <w:t>Статья 2</w:t>
      </w:r>
      <w:r>
        <w:rPr>
          <w:rFonts w:ascii="Times New Roman" w:hAnsi="Times New Roman"/>
          <w:b/>
          <w:sz w:val="28"/>
          <w:szCs w:val="28"/>
        </w:rPr>
        <w:t>0</w:t>
      </w:r>
      <w:r w:rsidRPr="00FB4191">
        <w:rPr>
          <w:rFonts w:ascii="Times New Roman" w:hAnsi="Times New Roman"/>
          <w:b/>
          <w:sz w:val="28"/>
          <w:szCs w:val="28"/>
        </w:rPr>
        <w:t>. Вступление в силу настоящего решения</w:t>
      </w:r>
    </w:p>
    <w:p w:rsidR="004362C3" w:rsidRPr="00FB4191" w:rsidRDefault="004362C3" w:rsidP="003F23FB">
      <w:pPr>
        <w:autoSpaceDE w:val="0"/>
        <w:autoSpaceDN w:val="0"/>
        <w:adjustRightInd w:val="0"/>
        <w:spacing w:after="0" w:line="240" w:lineRule="auto"/>
        <w:ind w:firstLine="540"/>
        <w:jc w:val="both"/>
        <w:outlineLvl w:val="1"/>
        <w:rPr>
          <w:rFonts w:ascii="Times New Roman" w:hAnsi="Times New Roman"/>
          <w:sz w:val="28"/>
          <w:szCs w:val="28"/>
        </w:rPr>
      </w:pPr>
    </w:p>
    <w:p w:rsidR="004362C3" w:rsidRPr="00FB4191" w:rsidRDefault="004362C3" w:rsidP="003F23FB">
      <w:pPr>
        <w:autoSpaceDE w:val="0"/>
        <w:autoSpaceDN w:val="0"/>
        <w:adjustRightInd w:val="0"/>
        <w:spacing w:after="0" w:line="240" w:lineRule="auto"/>
        <w:ind w:firstLine="540"/>
        <w:jc w:val="both"/>
        <w:outlineLvl w:val="1"/>
        <w:rPr>
          <w:rFonts w:cs="Calibri"/>
        </w:rPr>
      </w:pPr>
      <w:r w:rsidRPr="00FB4191">
        <w:rPr>
          <w:rFonts w:ascii="Times New Roman" w:hAnsi="Times New Roman"/>
          <w:sz w:val="28"/>
          <w:szCs w:val="28"/>
        </w:rPr>
        <w:t>1. Настоящее</w:t>
      </w:r>
      <w:r>
        <w:rPr>
          <w:rFonts w:ascii="Times New Roman" w:hAnsi="Times New Roman"/>
          <w:sz w:val="28"/>
          <w:szCs w:val="28"/>
        </w:rPr>
        <w:t xml:space="preserve"> </w:t>
      </w:r>
      <w:r w:rsidRPr="00FB4191">
        <w:rPr>
          <w:rFonts w:ascii="Times New Roman" w:hAnsi="Times New Roman"/>
          <w:sz w:val="28"/>
          <w:szCs w:val="28"/>
        </w:rPr>
        <w:t>решение вступает в силу с 1 января 202</w:t>
      </w:r>
      <w:r>
        <w:rPr>
          <w:rFonts w:ascii="Times New Roman" w:hAnsi="Times New Roman"/>
          <w:sz w:val="28"/>
          <w:szCs w:val="28"/>
        </w:rPr>
        <w:t>1</w:t>
      </w:r>
      <w:r w:rsidRPr="00FB4191">
        <w:rPr>
          <w:rFonts w:ascii="Times New Roman" w:hAnsi="Times New Roman"/>
          <w:sz w:val="28"/>
          <w:szCs w:val="28"/>
        </w:rPr>
        <w:t xml:space="preserve"> года.</w:t>
      </w:r>
    </w:p>
    <w:p w:rsidR="004362C3" w:rsidRPr="00FB4191" w:rsidRDefault="004362C3" w:rsidP="009D7905">
      <w:pPr>
        <w:spacing w:after="0" w:line="240" w:lineRule="auto"/>
        <w:ind w:firstLine="567"/>
        <w:jc w:val="both"/>
        <w:rPr>
          <w:rFonts w:ascii="Times New Roman" w:hAnsi="Times New Roman"/>
          <w:sz w:val="28"/>
          <w:szCs w:val="28"/>
        </w:rPr>
      </w:pPr>
      <w:r w:rsidRPr="00FB4191">
        <w:rPr>
          <w:rFonts w:ascii="Times New Roman" w:hAnsi="Times New Roman"/>
          <w:sz w:val="28"/>
          <w:szCs w:val="28"/>
        </w:rPr>
        <w:t>2. Решение опубликовать в периодическом печатном издании «».</w:t>
      </w:r>
    </w:p>
    <w:p w:rsidR="004362C3" w:rsidRPr="00FB4191" w:rsidRDefault="004362C3" w:rsidP="009D7905">
      <w:pPr>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3. Контроль за исполнением данного Решения возложить на постоянную комиссию Совета депутатов </w:t>
      </w: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w:t>
      </w:r>
    </w:p>
    <w:p w:rsidR="004362C3" w:rsidRPr="00FB4191" w:rsidRDefault="004362C3" w:rsidP="0040706C">
      <w:pPr>
        <w:spacing w:after="0" w:line="240" w:lineRule="auto"/>
        <w:rPr>
          <w:rFonts w:ascii="Times New Roman" w:hAnsi="Times New Roman"/>
          <w:sz w:val="28"/>
          <w:szCs w:val="28"/>
        </w:rPr>
      </w:pPr>
    </w:p>
    <w:tbl>
      <w:tblPr>
        <w:tblW w:w="10008" w:type="dxa"/>
        <w:tblLook w:val="01E0"/>
      </w:tblPr>
      <w:tblGrid>
        <w:gridCol w:w="4785"/>
        <w:gridCol w:w="5223"/>
      </w:tblGrid>
      <w:tr w:rsidR="004362C3" w:rsidRPr="00FB4191" w:rsidTr="0040706C">
        <w:trPr>
          <w:trHeight w:val="1065"/>
        </w:trPr>
        <w:tc>
          <w:tcPr>
            <w:tcW w:w="4785" w:type="dxa"/>
          </w:tcPr>
          <w:p w:rsidR="004362C3" w:rsidRPr="00FB4191" w:rsidRDefault="004362C3" w:rsidP="009D7905">
            <w:pPr>
              <w:tabs>
                <w:tab w:val="left" w:pos="4140"/>
              </w:tabs>
              <w:spacing w:after="0"/>
              <w:ind w:right="429"/>
              <w:jc w:val="both"/>
              <w:rPr>
                <w:rFonts w:ascii="Times New Roman" w:hAnsi="Times New Roman"/>
                <w:sz w:val="28"/>
                <w:szCs w:val="28"/>
              </w:rPr>
            </w:pPr>
            <w:r w:rsidRPr="00FB4191">
              <w:rPr>
                <w:rFonts w:ascii="Times New Roman" w:hAnsi="Times New Roman"/>
                <w:sz w:val="28"/>
                <w:szCs w:val="28"/>
              </w:rPr>
              <w:t>Глава</w:t>
            </w:r>
          </w:p>
          <w:p w:rsidR="004362C3" w:rsidRPr="00FB4191" w:rsidRDefault="004362C3" w:rsidP="00F919B2">
            <w:pPr>
              <w:tabs>
                <w:tab w:val="left" w:pos="4140"/>
              </w:tabs>
              <w:ind w:right="429"/>
              <w:rPr>
                <w:rFonts w:ascii="Times New Roman" w:hAnsi="Times New Roman"/>
                <w:sz w:val="28"/>
                <w:szCs w:val="28"/>
              </w:rPr>
            </w:pPr>
            <w:r>
              <w:rPr>
                <w:rFonts w:ascii="Times New Roman" w:hAnsi="Times New Roman"/>
                <w:sz w:val="28"/>
                <w:szCs w:val="28"/>
                <w:lang w:eastAsia="ru-RU"/>
              </w:rPr>
              <w:t xml:space="preserve">Полойского </w:t>
            </w:r>
            <w:r w:rsidRPr="00FB4191">
              <w:rPr>
                <w:rFonts w:ascii="Times New Roman" w:hAnsi="Times New Roman"/>
                <w:sz w:val="28"/>
                <w:szCs w:val="28"/>
              </w:rPr>
              <w:t>сельсовета Краснозерского района    Новосибирской области</w:t>
            </w:r>
          </w:p>
        </w:tc>
        <w:tc>
          <w:tcPr>
            <w:tcW w:w="5223" w:type="dxa"/>
          </w:tcPr>
          <w:p w:rsidR="004362C3" w:rsidRPr="00FB4191" w:rsidRDefault="004362C3" w:rsidP="009D7905">
            <w:pPr>
              <w:spacing w:after="0"/>
              <w:ind w:left="255"/>
              <w:rPr>
                <w:rFonts w:ascii="Times New Roman" w:hAnsi="Times New Roman"/>
                <w:sz w:val="28"/>
                <w:szCs w:val="28"/>
              </w:rPr>
            </w:pPr>
            <w:r w:rsidRPr="00FB4191">
              <w:rPr>
                <w:rFonts w:ascii="Times New Roman" w:hAnsi="Times New Roman"/>
                <w:sz w:val="28"/>
                <w:szCs w:val="28"/>
              </w:rPr>
              <w:t xml:space="preserve">Председатель Совета депутатов </w:t>
            </w:r>
            <w:r>
              <w:rPr>
                <w:rFonts w:ascii="Times New Roman" w:hAnsi="Times New Roman"/>
                <w:sz w:val="28"/>
                <w:szCs w:val="28"/>
                <w:lang w:eastAsia="ru-RU"/>
              </w:rPr>
              <w:t xml:space="preserve">Полойского </w:t>
            </w:r>
            <w:r w:rsidRPr="00FB4191">
              <w:rPr>
                <w:rFonts w:ascii="Times New Roman" w:hAnsi="Times New Roman"/>
                <w:sz w:val="28"/>
                <w:szCs w:val="28"/>
              </w:rPr>
              <w:t xml:space="preserve">сельсовета Краснозерского района </w:t>
            </w:r>
          </w:p>
          <w:p w:rsidR="004362C3" w:rsidRPr="00FB4191" w:rsidRDefault="004362C3" w:rsidP="002E75EB">
            <w:pPr>
              <w:ind w:left="255"/>
              <w:rPr>
                <w:rFonts w:ascii="Times New Roman" w:hAnsi="Times New Roman"/>
                <w:sz w:val="28"/>
                <w:szCs w:val="28"/>
              </w:rPr>
            </w:pPr>
            <w:r w:rsidRPr="00FB4191">
              <w:rPr>
                <w:rFonts w:ascii="Times New Roman" w:hAnsi="Times New Roman"/>
                <w:sz w:val="28"/>
                <w:szCs w:val="28"/>
              </w:rPr>
              <w:t>Новосибирской области</w:t>
            </w:r>
          </w:p>
        </w:tc>
      </w:tr>
      <w:tr w:rsidR="004362C3" w:rsidRPr="00FB4191" w:rsidTr="00C92317">
        <w:tc>
          <w:tcPr>
            <w:tcW w:w="4785" w:type="dxa"/>
          </w:tcPr>
          <w:p w:rsidR="004362C3" w:rsidRPr="00FB4191" w:rsidRDefault="004362C3" w:rsidP="0040706C">
            <w:pPr>
              <w:rPr>
                <w:rFonts w:ascii="Times New Roman" w:hAnsi="Times New Roman"/>
                <w:sz w:val="28"/>
                <w:szCs w:val="28"/>
              </w:rPr>
            </w:pPr>
          </w:p>
          <w:p w:rsidR="004362C3" w:rsidRPr="00FB4191" w:rsidRDefault="004362C3" w:rsidP="002E75EB">
            <w:pPr>
              <w:ind w:right="249"/>
              <w:jc w:val="both"/>
              <w:rPr>
                <w:rFonts w:ascii="Times New Roman" w:hAnsi="Times New Roman"/>
                <w:sz w:val="28"/>
                <w:szCs w:val="28"/>
              </w:rPr>
            </w:pPr>
            <w:r w:rsidRPr="00FB4191">
              <w:rPr>
                <w:rFonts w:ascii="Times New Roman" w:hAnsi="Times New Roman"/>
                <w:sz w:val="28"/>
                <w:szCs w:val="28"/>
              </w:rPr>
              <w:t>____________</w:t>
            </w:r>
            <w:r>
              <w:rPr>
                <w:rFonts w:ascii="Times New Roman" w:hAnsi="Times New Roman"/>
                <w:sz w:val="28"/>
                <w:szCs w:val="28"/>
              </w:rPr>
              <w:t>Кречетова С.А.</w:t>
            </w:r>
          </w:p>
          <w:p w:rsidR="004362C3" w:rsidRPr="00FA58FF" w:rsidRDefault="004362C3" w:rsidP="00FA58FF">
            <w:pPr>
              <w:ind w:right="249"/>
              <w:jc w:val="both"/>
              <w:rPr>
                <w:rFonts w:ascii="Times New Roman" w:hAnsi="Times New Roman"/>
                <w:sz w:val="28"/>
                <w:szCs w:val="28"/>
                <w:u w:val="single"/>
              </w:rPr>
            </w:pPr>
            <w:r w:rsidRPr="00FA58FF">
              <w:rPr>
                <w:rFonts w:ascii="Times New Roman" w:hAnsi="Times New Roman"/>
                <w:sz w:val="28"/>
                <w:szCs w:val="28"/>
                <w:u w:val="single"/>
              </w:rPr>
              <w:t>« 24 » декабря  2020 года</w:t>
            </w:r>
          </w:p>
        </w:tc>
        <w:tc>
          <w:tcPr>
            <w:tcW w:w="5223" w:type="dxa"/>
          </w:tcPr>
          <w:p w:rsidR="004362C3" w:rsidRPr="00FB4191" w:rsidRDefault="004362C3" w:rsidP="00C92317">
            <w:pPr>
              <w:jc w:val="right"/>
              <w:rPr>
                <w:rFonts w:ascii="Times New Roman" w:hAnsi="Times New Roman"/>
                <w:sz w:val="28"/>
                <w:szCs w:val="28"/>
              </w:rPr>
            </w:pPr>
          </w:p>
          <w:p w:rsidR="004362C3" w:rsidRPr="00FB4191" w:rsidRDefault="004362C3" w:rsidP="002E75EB">
            <w:pPr>
              <w:ind w:left="255"/>
              <w:rPr>
                <w:rFonts w:ascii="Times New Roman" w:hAnsi="Times New Roman"/>
                <w:sz w:val="28"/>
                <w:szCs w:val="28"/>
              </w:rPr>
            </w:pPr>
            <w:r w:rsidRPr="00FB4191">
              <w:rPr>
                <w:rFonts w:ascii="Times New Roman" w:hAnsi="Times New Roman"/>
                <w:sz w:val="28"/>
                <w:szCs w:val="28"/>
              </w:rPr>
              <w:t xml:space="preserve">_________________ </w:t>
            </w:r>
            <w:r>
              <w:rPr>
                <w:rFonts w:ascii="Times New Roman" w:hAnsi="Times New Roman"/>
                <w:sz w:val="28"/>
                <w:szCs w:val="28"/>
              </w:rPr>
              <w:t>Мазко А.Д.</w:t>
            </w:r>
          </w:p>
          <w:p w:rsidR="004362C3" w:rsidRPr="00FA58FF" w:rsidRDefault="004362C3" w:rsidP="002E75EB">
            <w:pPr>
              <w:ind w:left="255"/>
              <w:rPr>
                <w:rFonts w:ascii="Times New Roman" w:hAnsi="Times New Roman"/>
                <w:sz w:val="28"/>
                <w:szCs w:val="28"/>
                <w:u w:val="single"/>
              </w:rPr>
            </w:pPr>
            <w:r w:rsidRPr="00FA58FF">
              <w:rPr>
                <w:rFonts w:ascii="Times New Roman" w:hAnsi="Times New Roman"/>
                <w:sz w:val="28"/>
                <w:szCs w:val="28"/>
                <w:u w:val="single"/>
              </w:rPr>
              <w:t>« 24 » декабря  2020 года</w:t>
            </w:r>
          </w:p>
          <w:p w:rsidR="004362C3" w:rsidRPr="00FB4191" w:rsidRDefault="004362C3" w:rsidP="002E75EB">
            <w:pPr>
              <w:ind w:left="255"/>
              <w:rPr>
                <w:rFonts w:ascii="Times New Roman" w:hAnsi="Times New Roman"/>
                <w:sz w:val="28"/>
                <w:szCs w:val="28"/>
              </w:rPr>
            </w:pPr>
          </w:p>
        </w:tc>
      </w:tr>
    </w:tbl>
    <w:p w:rsidR="004362C3" w:rsidRPr="00FB4191" w:rsidRDefault="004362C3" w:rsidP="00195715">
      <w:pPr>
        <w:widowControl w:val="0"/>
        <w:autoSpaceDE w:val="0"/>
        <w:autoSpaceDN w:val="0"/>
        <w:adjustRightInd w:val="0"/>
        <w:spacing w:after="0" w:line="240" w:lineRule="auto"/>
        <w:jc w:val="both"/>
        <w:rPr>
          <w:rFonts w:ascii="Times New Roman" w:hAnsi="Times New Roman"/>
          <w:sz w:val="28"/>
          <w:szCs w:val="28"/>
        </w:rPr>
      </w:pPr>
    </w:p>
    <w:sectPr w:rsidR="004362C3" w:rsidRPr="00FB4191" w:rsidSect="00ED2704">
      <w:headerReference w:type="default" r:id="rId14"/>
      <w:pgSz w:w="11906" w:h="16838"/>
      <w:pgMar w:top="709" w:right="567" w:bottom="1162"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2C3" w:rsidRDefault="004362C3" w:rsidP="006544D4">
      <w:pPr>
        <w:spacing w:after="0" w:line="240" w:lineRule="auto"/>
      </w:pPr>
      <w:r>
        <w:separator/>
      </w:r>
    </w:p>
  </w:endnote>
  <w:endnote w:type="continuationSeparator" w:id="0">
    <w:p w:rsidR="004362C3" w:rsidRDefault="004362C3" w:rsidP="006544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Helvetica">
    <w:panose1 w:val="020B060402020203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2C3" w:rsidRDefault="004362C3" w:rsidP="006544D4">
      <w:pPr>
        <w:spacing w:after="0" w:line="240" w:lineRule="auto"/>
      </w:pPr>
      <w:r>
        <w:separator/>
      </w:r>
    </w:p>
  </w:footnote>
  <w:footnote w:type="continuationSeparator" w:id="0">
    <w:p w:rsidR="004362C3" w:rsidRDefault="004362C3" w:rsidP="006544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2C3" w:rsidRDefault="004362C3">
    <w:pPr>
      <w:pStyle w:val="Header"/>
      <w:jc w:val="center"/>
    </w:pPr>
    <w:fldSimple w:instr="PAGE   \* MERGEFORMAT">
      <w:r>
        <w:rPr>
          <w:noProof/>
        </w:rPr>
        <w:t>10</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207CC1"/>
    <w:multiLevelType w:val="hybridMultilevel"/>
    <w:tmpl w:val="A96E7D94"/>
    <w:lvl w:ilvl="0" w:tplc="9968AE4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7C9D6AE9"/>
    <w:multiLevelType w:val="hybridMultilevel"/>
    <w:tmpl w:val="51F0EE36"/>
    <w:lvl w:ilvl="0" w:tplc="91304E70">
      <w:start w:val="1"/>
      <w:numFmt w:val="decimal"/>
      <w:lvlText w:val="%1."/>
      <w:lvlJc w:val="left"/>
      <w:pPr>
        <w:ind w:left="1404" w:hanging="864"/>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51AD"/>
    <w:rsid w:val="000007B0"/>
    <w:rsid w:val="00003970"/>
    <w:rsid w:val="000049D8"/>
    <w:rsid w:val="00005153"/>
    <w:rsid w:val="00010B02"/>
    <w:rsid w:val="00013DA5"/>
    <w:rsid w:val="00013F0F"/>
    <w:rsid w:val="000148EC"/>
    <w:rsid w:val="000162D2"/>
    <w:rsid w:val="0001692E"/>
    <w:rsid w:val="00016E43"/>
    <w:rsid w:val="00020FFB"/>
    <w:rsid w:val="000214C8"/>
    <w:rsid w:val="00024390"/>
    <w:rsid w:val="00026170"/>
    <w:rsid w:val="00031272"/>
    <w:rsid w:val="00031335"/>
    <w:rsid w:val="00032736"/>
    <w:rsid w:val="00032E8C"/>
    <w:rsid w:val="000330E8"/>
    <w:rsid w:val="00034AAA"/>
    <w:rsid w:val="0003678E"/>
    <w:rsid w:val="00037ADA"/>
    <w:rsid w:val="00041188"/>
    <w:rsid w:val="00041EB1"/>
    <w:rsid w:val="00041F4A"/>
    <w:rsid w:val="00042238"/>
    <w:rsid w:val="000424DE"/>
    <w:rsid w:val="00043B48"/>
    <w:rsid w:val="00043CC3"/>
    <w:rsid w:val="00044A18"/>
    <w:rsid w:val="00044FA7"/>
    <w:rsid w:val="0004501C"/>
    <w:rsid w:val="000456FD"/>
    <w:rsid w:val="0004590E"/>
    <w:rsid w:val="00046AAF"/>
    <w:rsid w:val="0004730A"/>
    <w:rsid w:val="00047A46"/>
    <w:rsid w:val="00047C3D"/>
    <w:rsid w:val="00051286"/>
    <w:rsid w:val="00051E73"/>
    <w:rsid w:val="00052D98"/>
    <w:rsid w:val="00053F4C"/>
    <w:rsid w:val="00060283"/>
    <w:rsid w:val="000602D9"/>
    <w:rsid w:val="000605CF"/>
    <w:rsid w:val="00061022"/>
    <w:rsid w:val="0006177E"/>
    <w:rsid w:val="000641E3"/>
    <w:rsid w:val="00066818"/>
    <w:rsid w:val="00066980"/>
    <w:rsid w:val="00066CC4"/>
    <w:rsid w:val="0006758F"/>
    <w:rsid w:val="00070110"/>
    <w:rsid w:val="0007141E"/>
    <w:rsid w:val="00071B84"/>
    <w:rsid w:val="00071D90"/>
    <w:rsid w:val="00072722"/>
    <w:rsid w:val="00073230"/>
    <w:rsid w:val="000743C7"/>
    <w:rsid w:val="000743D8"/>
    <w:rsid w:val="000747ED"/>
    <w:rsid w:val="00074BFD"/>
    <w:rsid w:val="00075B62"/>
    <w:rsid w:val="00077FEF"/>
    <w:rsid w:val="0008013C"/>
    <w:rsid w:val="0008019E"/>
    <w:rsid w:val="00081A3E"/>
    <w:rsid w:val="00081CEF"/>
    <w:rsid w:val="00083092"/>
    <w:rsid w:val="000835FF"/>
    <w:rsid w:val="00084041"/>
    <w:rsid w:val="00084209"/>
    <w:rsid w:val="0008471D"/>
    <w:rsid w:val="00086619"/>
    <w:rsid w:val="000910F6"/>
    <w:rsid w:val="00091575"/>
    <w:rsid w:val="0009177E"/>
    <w:rsid w:val="000926AA"/>
    <w:rsid w:val="00094FF1"/>
    <w:rsid w:val="00095896"/>
    <w:rsid w:val="00095F2A"/>
    <w:rsid w:val="000972CF"/>
    <w:rsid w:val="000A2109"/>
    <w:rsid w:val="000A5BC1"/>
    <w:rsid w:val="000B49DF"/>
    <w:rsid w:val="000B5B6C"/>
    <w:rsid w:val="000B5CA5"/>
    <w:rsid w:val="000B5DDA"/>
    <w:rsid w:val="000C0B83"/>
    <w:rsid w:val="000C3557"/>
    <w:rsid w:val="000C44B4"/>
    <w:rsid w:val="000C5381"/>
    <w:rsid w:val="000D1BF4"/>
    <w:rsid w:val="000D26C6"/>
    <w:rsid w:val="000D5E17"/>
    <w:rsid w:val="000D62B3"/>
    <w:rsid w:val="000D649D"/>
    <w:rsid w:val="000D7769"/>
    <w:rsid w:val="000E3BBB"/>
    <w:rsid w:val="000E43CF"/>
    <w:rsid w:val="000E5201"/>
    <w:rsid w:val="000E5802"/>
    <w:rsid w:val="000F0FDD"/>
    <w:rsid w:val="000F1C0A"/>
    <w:rsid w:val="000F3988"/>
    <w:rsid w:val="000F4878"/>
    <w:rsid w:val="000F5A76"/>
    <w:rsid w:val="000F6630"/>
    <w:rsid w:val="00100383"/>
    <w:rsid w:val="001005E9"/>
    <w:rsid w:val="001022AA"/>
    <w:rsid w:val="00102485"/>
    <w:rsid w:val="001047CC"/>
    <w:rsid w:val="0010606F"/>
    <w:rsid w:val="00111194"/>
    <w:rsid w:val="00111636"/>
    <w:rsid w:val="00112F3C"/>
    <w:rsid w:val="001134DB"/>
    <w:rsid w:val="00115114"/>
    <w:rsid w:val="00116EC2"/>
    <w:rsid w:val="00123C80"/>
    <w:rsid w:val="001249A9"/>
    <w:rsid w:val="00124B59"/>
    <w:rsid w:val="00127FE2"/>
    <w:rsid w:val="001301D0"/>
    <w:rsid w:val="00131963"/>
    <w:rsid w:val="0013224C"/>
    <w:rsid w:val="00132674"/>
    <w:rsid w:val="0013289F"/>
    <w:rsid w:val="0013414A"/>
    <w:rsid w:val="00135FAC"/>
    <w:rsid w:val="00140D10"/>
    <w:rsid w:val="00141299"/>
    <w:rsid w:val="00142D61"/>
    <w:rsid w:val="00144F6A"/>
    <w:rsid w:val="001452F7"/>
    <w:rsid w:val="00145DA6"/>
    <w:rsid w:val="00153597"/>
    <w:rsid w:val="001556D5"/>
    <w:rsid w:val="0015622C"/>
    <w:rsid w:val="00157E9B"/>
    <w:rsid w:val="001617C4"/>
    <w:rsid w:val="00162A61"/>
    <w:rsid w:val="00163CF5"/>
    <w:rsid w:val="00163F3F"/>
    <w:rsid w:val="00163F4D"/>
    <w:rsid w:val="00163F87"/>
    <w:rsid w:val="0016416D"/>
    <w:rsid w:val="00165AAD"/>
    <w:rsid w:val="0016660D"/>
    <w:rsid w:val="00166EBC"/>
    <w:rsid w:val="00170A86"/>
    <w:rsid w:val="00173CB1"/>
    <w:rsid w:val="00173FC6"/>
    <w:rsid w:val="00174EE8"/>
    <w:rsid w:val="001764FC"/>
    <w:rsid w:val="00176A7F"/>
    <w:rsid w:val="00180197"/>
    <w:rsid w:val="001852EE"/>
    <w:rsid w:val="00186BE0"/>
    <w:rsid w:val="001920C7"/>
    <w:rsid w:val="00192454"/>
    <w:rsid w:val="00195715"/>
    <w:rsid w:val="0019675B"/>
    <w:rsid w:val="001A1830"/>
    <w:rsid w:val="001A1BD8"/>
    <w:rsid w:val="001A241A"/>
    <w:rsid w:val="001A279E"/>
    <w:rsid w:val="001A283B"/>
    <w:rsid w:val="001A423D"/>
    <w:rsid w:val="001A59D3"/>
    <w:rsid w:val="001A5BCB"/>
    <w:rsid w:val="001A5E6D"/>
    <w:rsid w:val="001B0CA5"/>
    <w:rsid w:val="001B0DA4"/>
    <w:rsid w:val="001B2247"/>
    <w:rsid w:val="001B2C1B"/>
    <w:rsid w:val="001B3F1B"/>
    <w:rsid w:val="001B46AF"/>
    <w:rsid w:val="001B51AF"/>
    <w:rsid w:val="001B583B"/>
    <w:rsid w:val="001B7513"/>
    <w:rsid w:val="001C14A3"/>
    <w:rsid w:val="001C1F25"/>
    <w:rsid w:val="001C209C"/>
    <w:rsid w:val="001C2CC2"/>
    <w:rsid w:val="001C360F"/>
    <w:rsid w:val="001C4936"/>
    <w:rsid w:val="001C522D"/>
    <w:rsid w:val="001C52B1"/>
    <w:rsid w:val="001C5DED"/>
    <w:rsid w:val="001C60F0"/>
    <w:rsid w:val="001C6CAA"/>
    <w:rsid w:val="001C791E"/>
    <w:rsid w:val="001D070D"/>
    <w:rsid w:val="001D6FD7"/>
    <w:rsid w:val="001E0976"/>
    <w:rsid w:val="001E0D8C"/>
    <w:rsid w:val="001E17DD"/>
    <w:rsid w:val="001E2197"/>
    <w:rsid w:val="001E2C08"/>
    <w:rsid w:val="001E2E9E"/>
    <w:rsid w:val="001E37D8"/>
    <w:rsid w:val="001E4BEE"/>
    <w:rsid w:val="001E7C4E"/>
    <w:rsid w:val="001F3366"/>
    <w:rsid w:val="001F7F6A"/>
    <w:rsid w:val="002008E0"/>
    <w:rsid w:val="00200E84"/>
    <w:rsid w:val="00201572"/>
    <w:rsid w:val="002035E2"/>
    <w:rsid w:val="00204024"/>
    <w:rsid w:val="002046D5"/>
    <w:rsid w:val="002049EF"/>
    <w:rsid w:val="002061A2"/>
    <w:rsid w:val="0020737B"/>
    <w:rsid w:val="0020763B"/>
    <w:rsid w:val="0020776F"/>
    <w:rsid w:val="00207B74"/>
    <w:rsid w:val="002107E1"/>
    <w:rsid w:val="00210970"/>
    <w:rsid w:val="00213D38"/>
    <w:rsid w:val="00217F6F"/>
    <w:rsid w:val="00223C4C"/>
    <w:rsid w:val="00223C88"/>
    <w:rsid w:val="002255E4"/>
    <w:rsid w:val="002261B6"/>
    <w:rsid w:val="002263F7"/>
    <w:rsid w:val="00227AE4"/>
    <w:rsid w:val="00230398"/>
    <w:rsid w:val="00230AE8"/>
    <w:rsid w:val="002321DE"/>
    <w:rsid w:val="0023330C"/>
    <w:rsid w:val="00234186"/>
    <w:rsid w:val="00241BED"/>
    <w:rsid w:val="002427E9"/>
    <w:rsid w:val="00242B01"/>
    <w:rsid w:val="0024683B"/>
    <w:rsid w:val="00247115"/>
    <w:rsid w:val="0024719B"/>
    <w:rsid w:val="00247763"/>
    <w:rsid w:val="0025082C"/>
    <w:rsid w:val="00251AB5"/>
    <w:rsid w:val="00252946"/>
    <w:rsid w:val="002542AF"/>
    <w:rsid w:val="0026226C"/>
    <w:rsid w:val="00264194"/>
    <w:rsid w:val="0026423D"/>
    <w:rsid w:val="0026482B"/>
    <w:rsid w:val="00264ABE"/>
    <w:rsid w:val="00264BEB"/>
    <w:rsid w:val="0026506D"/>
    <w:rsid w:val="00267775"/>
    <w:rsid w:val="00272FF0"/>
    <w:rsid w:val="0027467B"/>
    <w:rsid w:val="00277904"/>
    <w:rsid w:val="002812EE"/>
    <w:rsid w:val="00281707"/>
    <w:rsid w:val="00284B06"/>
    <w:rsid w:val="00285D2D"/>
    <w:rsid w:val="0028606C"/>
    <w:rsid w:val="00286C69"/>
    <w:rsid w:val="00287F2D"/>
    <w:rsid w:val="00291A6F"/>
    <w:rsid w:val="00291DB5"/>
    <w:rsid w:val="002931F2"/>
    <w:rsid w:val="00293BF3"/>
    <w:rsid w:val="0029632E"/>
    <w:rsid w:val="00297155"/>
    <w:rsid w:val="002A0F09"/>
    <w:rsid w:val="002A5F0A"/>
    <w:rsid w:val="002B1235"/>
    <w:rsid w:val="002B1A76"/>
    <w:rsid w:val="002B1B4C"/>
    <w:rsid w:val="002B5698"/>
    <w:rsid w:val="002B751A"/>
    <w:rsid w:val="002B7826"/>
    <w:rsid w:val="002B7FF6"/>
    <w:rsid w:val="002C1476"/>
    <w:rsid w:val="002C2DD5"/>
    <w:rsid w:val="002C3398"/>
    <w:rsid w:val="002C54BD"/>
    <w:rsid w:val="002C72EE"/>
    <w:rsid w:val="002C7468"/>
    <w:rsid w:val="002C797C"/>
    <w:rsid w:val="002D030A"/>
    <w:rsid w:val="002D11AD"/>
    <w:rsid w:val="002D1572"/>
    <w:rsid w:val="002D24CB"/>
    <w:rsid w:val="002D40DC"/>
    <w:rsid w:val="002E0A90"/>
    <w:rsid w:val="002E1998"/>
    <w:rsid w:val="002E2D23"/>
    <w:rsid w:val="002E75EB"/>
    <w:rsid w:val="002E78DB"/>
    <w:rsid w:val="002F2EA1"/>
    <w:rsid w:val="002F3C7C"/>
    <w:rsid w:val="002F4625"/>
    <w:rsid w:val="002F4B11"/>
    <w:rsid w:val="002F51A9"/>
    <w:rsid w:val="00301567"/>
    <w:rsid w:val="003022A2"/>
    <w:rsid w:val="00303904"/>
    <w:rsid w:val="00304B03"/>
    <w:rsid w:val="00304EDD"/>
    <w:rsid w:val="00304FC8"/>
    <w:rsid w:val="00304FF3"/>
    <w:rsid w:val="003111A9"/>
    <w:rsid w:val="0031335F"/>
    <w:rsid w:val="00313A3F"/>
    <w:rsid w:val="00315640"/>
    <w:rsid w:val="00315E33"/>
    <w:rsid w:val="0031699A"/>
    <w:rsid w:val="00316BAF"/>
    <w:rsid w:val="003217CF"/>
    <w:rsid w:val="003227C8"/>
    <w:rsid w:val="00323915"/>
    <w:rsid w:val="00323F2C"/>
    <w:rsid w:val="003258F0"/>
    <w:rsid w:val="00326998"/>
    <w:rsid w:val="003306DC"/>
    <w:rsid w:val="00330FA6"/>
    <w:rsid w:val="00333050"/>
    <w:rsid w:val="00333193"/>
    <w:rsid w:val="0033350D"/>
    <w:rsid w:val="003367BA"/>
    <w:rsid w:val="00336C31"/>
    <w:rsid w:val="00340951"/>
    <w:rsid w:val="00340A61"/>
    <w:rsid w:val="00343A8A"/>
    <w:rsid w:val="00344540"/>
    <w:rsid w:val="003446F7"/>
    <w:rsid w:val="00344E62"/>
    <w:rsid w:val="003454AD"/>
    <w:rsid w:val="003469D3"/>
    <w:rsid w:val="00351083"/>
    <w:rsid w:val="00353381"/>
    <w:rsid w:val="00354436"/>
    <w:rsid w:val="00354A43"/>
    <w:rsid w:val="0035662A"/>
    <w:rsid w:val="00356C67"/>
    <w:rsid w:val="003576AD"/>
    <w:rsid w:val="00357731"/>
    <w:rsid w:val="00361EC9"/>
    <w:rsid w:val="003641B5"/>
    <w:rsid w:val="003645EF"/>
    <w:rsid w:val="0036707C"/>
    <w:rsid w:val="00370711"/>
    <w:rsid w:val="00370B35"/>
    <w:rsid w:val="003714D9"/>
    <w:rsid w:val="00371E99"/>
    <w:rsid w:val="0037287B"/>
    <w:rsid w:val="003739A5"/>
    <w:rsid w:val="003743F8"/>
    <w:rsid w:val="003746DA"/>
    <w:rsid w:val="0037515E"/>
    <w:rsid w:val="003753DD"/>
    <w:rsid w:val="00375963"/>
    <w:rsid w:val="0037732A"/>
    <w:rsid w:val="00381155"/>
    <w:rsid w:val="00381933"/>
    <w:rsid w:val="0038431C"/>
    <w:rsid w:val="00386468"/>
    <w:rsid w:val="003874EA"/>
    <w:rsid w:val="003879B5"/>
    <w:rsid w:val="00387BF4"/>
    <w:rsid w:val="00387D29"/>
    <w:rsid w:val="00387D59"/>
    <w:rsid w:val="003908BB"/>
    <w:rsid w:val="003947C4"/>
    <w:rsid w:val="00395B83"/>
    <w:rsid w:val="003978E3"/>
    <w:rsid w:val="00397EC5"/>
    <w:rsid w:val="003A2156"/>
    <w:rsid w:val="003A28FB"/>
    <w:rsid w:val="003A2BF1"/>
    <w:rsid w:val="003A313B"/>
    <w:rsid w:val="003A3F53"/>
    <w:rsid w:val="003A50F2"/>
    <w:rsid w:val="003A54CD"/>
    <w:rsid w:val="003A66A4"/>
    <w:rsid w:val="003A7370"/>
    <w:rsid w:val="003B0FE6"/>
    <w:rsid w:val="003B1A95"/>
    <w:rsid w:val="003B1DD2"/>
    <w:rsid w:val="003B23B4"/>
    <w:rsid w:val="003B468A"/>
    <w:rsid w:val="003B64EC"/>
    <w:rsid w:val="003B6DB0"/>
    <w:rsid w:val="003B727F"/>
    <w:rsid w:val="003B7977"/>
    <w:rsid w:val="003C2AAE"/>
    <w:rsid w:val="003C3901"/>
    <w:rsid w:val="003C3929"/>
    <w:rsid w:val="003C475A"/>
    <w:rsid w:val="003C49E8"/>
    <w:rsid w:val="003C4B66"/>
    <w:rsid w:val="003C4C34"/>
    <w:rsid w:val="003C6004"/>
    <w:rsid w:val="003C6829"/>
    <w:rsid w:val="003C6D5B"/>
    <w:rsid w:val="003D05AD"/>
    <w:rsid w:val="003D1485"/>
    <w:rsid w:val="003D15C2"/>
    <w:rsid w:val="003D1BF1"/>
    <w:rsid w:val="003D1CBD"/>
    <w:rsid w:val="003D265B"/>
    <w:rsid w:val="003D56AC"/>
    <w:rsid w:val="003E0256"/>
    <w:rsid w:val="003E0F55"/>
    <w:rsid w:val="003E2AFE"/>
    <w:rsid w:val="003E379E"/>
    <w:rsid w:val="003E4829"/>
    <w:rsid w:val="003E7248"/>
    <w:rsid w:val="003E724E"/>
    <w:rsid w:val="003F0037"/>
    <w:rsid w:val="003F1011"/>
    <w:rsid w:val="003F23FB"/>
    <w:rsid w:val="003F3FE9"/>
    <w:rsid w:val="003F7530"/>
    <w:rsid w:val="004007B2"/>
    <w:rsid w:val="0040167D"/>
    <w:rsid w:val="00403234"/>
    <w:rsid w:val="00403CA7"/>
    <w:rsid w:val="00403E1E"/>
    <w:rsid w:val="00404772"/>
    <w:rsid w:val="00405061"/>
    <w:rsid w:val="004050AF"/>
    <w:rsid w:val="00406293"/>
    <w:rsid w:val="004063DA"/>
    <w:rsid w:val="0040706C"/>
    <w:rsid w:val="00407E4B"/>
    <w:rsid w:val="00410821"/>
    <w:rsid w:val="00410836"/>
    <w:rsid w:val="00411B6E"/>
    <w:rsid w:val="0041348F"/>
    <w:rsid w:val="0041362D"/>
    <w:rsid w:val="004145A0"/>
    <w:rsid w:val="004151B3"/>
    <w:rsid w:val="00416E5A"/>
    <w:rsid w:val="004231B7"/>
    <w:rsid w:val="004242F5"/>
    <w:rsid w:val="00425F42"/>
    <w:rsid w:val="00431B9F"/>
    <w:rsid w:val="00432A20"/>
    <w:rsid w:val="00432BED"/>
    <w:rsid w:val="00435379"/>
    <w:rsid w:val="004357C2"/>
    <w:rsid w:val="0043628E"/>
    <w:rsid w:val="004362C3"/>
    <w:rsid w:val="0043678B"/>
    <w:rsid w:val="00440548"/>
    <w:rsid w:val="00441370"/>
    <w:rsid w:val="004419D4"/>
    <w:rsid w:val="00444448"/>
    <w:rsid w:val="00445EE1"/>
    <w:rsid w:val="004465D2"/>
    <w:rsid w:val="00452542"/>
    <w:rsid w:val="00452704"/>
    <w:rsid w:val="00454B6D"/>
    <w:rsid w:val="004575CD"/>
    <w:rsid w:val="00461135"/>
    <w:rsid w:val="004627B5"/>
    <w:rsid w:val="00463460"/>
    <w:rsid w:val="004642A0"/>
    <w:rsid w:val="004645F9"/>
    <w:rsid w:val="00464E81"/>
    <w:rsid w:val="0046736F"/>
    <w:rsid w:val="00467BD9"/>
    <w:rsid w:val="00471A7A"/>
    <w:rsid w:val="004734EC"/>
    <w:rsid w:val="00473759"/>
    <w:rsid w:val="00473934"/>
    <w:rsid w:val="00481C99"/>
    <w:rsid w:val="00481EDB"/>
    <w:rsid w:val="00482F81"/>
    <w:rsid w:val="0048598E"/>
    <w:rsid w:val="00486A36"/>
    <w:rsid w:val="00490C41"/>
    <w:rsid w:val="00490E3C"/>
    <w:rsid w:val="004943BB"/>
    <w:rsid w:val="00495714"/>
    <w:rsid w:val="004963DA"/>
    <w:rsid w:val="004978A9"/>
    <w:rsid w:val="004A0B67"/>
    <w:rsid w:val="004A285E"/>
    <w:rsid w:val="004A52F8"/>
    <w:rsid w:val="004A582B"/>
    <w:rsid w:val="004A68C2"/>
    <w:rsid w:val="004A6BA6"/>
    <w:rsid w:val="004B0E7A"/>
    <w:rsid w:val="004B1809"/>
    <w:rsid w:val="004B3921"/>
    <w:rsid w:val="004B4D82"/>
    <w:rsid w:val="004B73A6"/>
    <w:rsid w:val="004C0C83"/>
    <w:rsid w:val="004C2044"/>
    <w:rsid w:val="004C47DF"/>
    <w:rsid w:val="004C50DE"/>
    <w:rsid w:val="004C5143"/>
    <w:rsid w:val="004C5C39"/>
    <w:rsid w:val="004C5D29"/>
    <w:rsid w:val="004C6B04"/>
    <w:rsid w:val="004D3370"/>
    <w:rsid w:val="004D44E8"/>
    <w:rsid w:val="004D5027"/>
    <w:rsid w:val="004D6967"/>
    <w:rsid w:val="004D7149"/>
    <w:rsid w:val="004E009F"/>
    <w:rsid w:val="004E065B"/>
    <w:rsid w:val="004E2145"/>
    <w:rsid w:val="004E7D69"/>
    <w:rsid w:val="004F0335"/>
    <w:rsid w:val="004F247F"/>
    <w:rsid w:val="004F26FE"/>
    <w:rsid w:val="004F2787"/>
    <w:rsid w:val="004F2934"/>
    <w:rsid w:val="004F4025"/>
    <w:rsid w:val="004F66EA"/>
    <w:rsid w:val="004F7EC4"/>
    <w:rsid w:val="005000D0"/>
    <w:rsid w:val="005001C2"/>
    <w:rsid w:val="00500D70"/>
    <w:rsid w:val="00502B47"/>
    <w:rsid w:val="00504CF1"/>
    <w:rsid w:val="00504CF6"/>
    <w:rsid w:val="00504DD1"/>
    <w:rsid w:val="00505AC2"/>
    <w:rsid w:val="00505D14"/>
    <w:rsid w:val="0050743F"/>
    <w:rsid w:val="0051011D"/>
    <w:rsid w:val="00511AB8"/>
    <w:rsid w:val="00511FB4"/>
    <w:rsid w:val="00512526"/>
    <w:rsid w:val="00513609"/>
    <w:rsid w:val="005144DB"/>
    <w:rsid w:val="005151E2"/>
    <w:rsid w:val="005155FA"/>
    <w:rsid w:val="00520CDB"/>
    <w:rsid w:val="0052313B"/>
    <w:rsid w:val="00523CA7"/>
    <w:rsid w:val="00525F75"/>
    <w:rsid w:val="00530D86"/>
    <w:rsid w:val="00531D48"/>
    <w:rsid w:val="00532EB1"/>
    <w:rsid w:val="00532F65"/>
    <w:rsid w:val="00536154"/>
    <w:rsid w:val="00536A51"/>
    <w:rsid w:val="00537C6E"/>
    <w:rsid w:val="00540906"/>
    <w:rsid w:val="0054531B"/>
    <w:rsid w:val="00545F0B"/>
    <w:rsid w:val="0054600D"/>
    <w:rsid w:val="00547D0A"/>
    <w:rsid w:val="005502D8"/>
    <w:rsid w:val="005510CA"/>
    <w:rsid w:val="0055121A"/>
    <w:rsid w:val="00553335"/>
    <w:rsid w:val="00560A43"/>
    <w:rsid w:val="00560EEC"/>
    <w:rsid w:val="005639C3"/>
    <w:rsid w:val="00564981"/>
    <w:rsid w:val="00565B83"/>
    <w:rsid w:val="0056688E"/>
    <w:rsid w:val="00566CB8"/>
    <w:rsid w:val="00567909"/>
    <w:rsid w:val="00567D0B"/>
    <w:rsid w:val="005703DD"/>
    <w:rsid w:val="005704C7"/>
    <w:rsid w:val="00571DCB"/>
    <w:rsid w:val="00572952"/>
    <w:rsid w:val="00573205"/>
    <w:rsid w:val="00573F20"/>
    <w:rsid w:val="00574C8C"/>
    <w:rsid w:val="00575E8F"/>
    <w:rsid w:val="0058021D"/>
    <w:rsid w:val="0058135F"/>
    <w:rsid w:val="00582454"/>
    <w:rsid w:val="005825DB"/>
    <w:rsid w:val="00582F3C"/>
    <w:rsid w:val="005840B6"/>
    <w:rsid w:val="00584FCE"/>
    <w:rsid w:val="00585611"/>
    <w:rsid w:val="0058578F"/>
    <w:rsid w:val="00585C6F"/>
    <w:rsid w:val="00590315"/>
    <w:rsid w:val="00591033"/>
    <w:rsid w:val="005915E6"/>
    <w:rsid w:val="00591A7B"/>
    <w:rsid w:val="005928A9"/>
    <w:rsid w:val="00593A40"/>
    <w:rsid w:val="00594590"/>
    <w:rsid w:val="005959E4"/>
    <w:rsid w:val="00595E47"/>
    <w:rsid w:val="005A04E6"/>
    <w:rsid w:val="005A0ACB"/>
    <w:rsid w:val="005A1166"/>
    <w:rsid w:val="005A1633"/>
    <w:rsid w:val="005A2C8D"/>
    <w:rsid w:val="005A3DE9"/>
    <w:rsid w:val="005A4A4C"/>
    <w:rsid w:val="005A50C7"/>
    <w:rsid w:val="005A662D"/>
    <w:rsid w:val="005B17AF"/>
    <w:rsid w:val="005B2657"/>
    <w:rsid w:val="005B3205"/>
    <w:rsid w:val="005B3FE8"/>
    <w:rsid w:val="005B50EE"/>
    <w:rsid w:val="005B5EA1"/>
    <w:rsid w:val="005B6838"/>
    <w:rsid w:val="005B68DC"/>
    <w:rsid w:val="005C21D3"/>
    <w:rsid w:val="005D0762"/>
    <w:rsid w:val="005D0E7E"/>
    <w:rsid w:val="005D1D65"/>
    <w:rsid w:val="005D2212"/>
    <w:rsid w:val="005D2F32"/>
    <w:rsid w:val="005D5E97"/>
    <w:rsid w:val="005D6673"/>
    <w:rsid w:val="005E3DB9"/>
    <w:rsid w:val="005E79D8"/>
    <w:rsid w:val="005E7EBC"/>
    <w:rsid w:val="005F0B7C"/>
    <w:rsid w:val="005F1D6B"/>
    <w:rsid w:val="005F307A"/>
    <w:rsid w:val="005F4069"/>
    <w:rsid w:val="005F40E1"/>
    <w:rsid w:val="005F61F7"/>
    <w:rsid w:val="00601952"/>
    <w:rsid w:val="00602834"/>
    <w:rsid w:val="00604EAA"/>
    <w:rsid w:val="006055D3"/>
    <w:rsid w:val="00605DC6"/>
    <w:rsid w:val="006066AE"/>
    <w:rsid w:val="00606CEE"/>
    <w:rsid w:val="00607D4B"/>
    <w:rsid w:val="00612339"/>
    <w:rsid w:val="00613EF0"/>
    <w:rsid w:val="00614FC1"/>
    <w:rsid w:val="0061662E"/>
    <w:rsid w:val="006179D5"/>
    <w:rsid w:val="00617E8C"/>
    <w:rsid w:val="006200EB"/>
    <w:rsid w:val="00621C85"/>
    <w:rsid w:val="00622A76"/>
    <w:rsid w:val="0062304B"/>
    <w:rsid w:val="00624C08"/>
    <w:rsid w:val="006258DC"/>
    <w:rsid w:val="00626CBE"/>
    <w:rsid w:val="00630074"/>
    <w:rsid w:val="00630584"/>
    <w:rsid w:val="0063064A"/>
    <w:rsid w:val="006309BB"/>
    <w:rsid w:val="00631123"/>
    <w:rsid w:val="00632197"/>
    <w:rsid w:val="006346EF"/>
    <w:rsid w:val="006351DD"/>
    <w:rsid w:val="00635265"/>
    <w:rsid w:val="006364EA"/>
    <w:rsid w:val="006369BF"/>
    <w:rsid w:val="0063707F"/>
    <w:rsid w:val="006375C9"/>
    <w:rsid w:val="00637BA4"/>
    <w:rsid w:val="00640529"/>
    <w:rsid w:val="00641039"/>
    <w:rsid w:val="006412DD"/>
    <w:rsid w:val="00642A3F"/>
    <w:rsid w:val="00644F16"/>
    <w:rsid w:val="006451B2"/>
    <w:rsid w:val="0064658C"/>
    <w:rsid w:val="00646E3B"/>
    <w:rsid w:val="006471A3"/>
    <w:rsid w:val="006510EA"/>
    <w:rsid w:val="00653AE8"/>
    <w:rsid w:val="006544D4"/>
    <w:rsid w:val="00655468"/>
    <w:rsid w:val="0065662B"/>
    <w:rsid w:val="0065713A"/>
    <w:rsid w:val="0065781C"/>
    <w:rsid w:val="0066124E"/>
    <w:rsid w:val="00663914"/>
    <w:rsid w:val="00663F5A"/>
    <w:rsid w:val="00666034"/>
    <w:rsid w:val="00666FE2"/>
    <w:rsid w:val="00667150"/>
    <w:rsid w:val="006678EE"/>
    <w:rsid w:val="00672622"/>
    <w:rsid w:val="006756E0"/>
    <w:rsid w:val="00677EC4"/>
    <w:rsid w:val="00682A0E"/>
    <w:rsid w:val="006838B4"/>
    <w:rsid w:val="00684069"/>
    <w:rsid w:val="00685BED"/>
    <w:rsid w:val="00686A54"/>
    <w:rsid w:val="00687479"/>
    <w:rsid w:val="00687AAB"/>
    <w:rsid w:val="0069006D"/>
    <w:rsid w:val="006918FA"/>
    <w:rsid w:val="00692874"/>
    <w:rsid w:val="00692BB9"/>
    <w:rsid w:val="00692F0B"/>
    <w:rsid w:val="006936B7"/>
    <w:rsid w:val="00693CD3"/>
    <w:rsid w:val="006956DD"/>
    <w:rsid w:val="00695825"/>
    <w:rsid w:val="00696070"/>
    <w:rsid w:val="0069622B"/>
    <w:rsid w:val="00697296"/>
    <w:rsid w:val="006A12FD"/>
    <w:rsid w:val="006A38AF"/>
    <w:rsid w:val="006A4ECD"/>
    <w:rsid w:val="006A7FCE"/>
    <w:rsid w:val="006B012F"/>
    <w:rsid w:val="006B0CED"/>
    <w:rsid w:val="006B0D54"/>
    <w:rsid w:val="006B1048"/>
    <w:rsid w:val="006B117A"/>
    <w:rsid w:val="006B1A63"/>
    <w:rsid w:val="006B1FDC"/>
    <w:rsid w:val="006B21E1"/>
    <w:rsid w:val="006B3807"/>
    <w:rsid w:val="006B45D3"/>
    <w:rsid w:val="006B4CA7"/>
    <w:rsid w:val="006B53C1"/>
    <w:rsid w:val="006B5EA4"/>
    <w:rsid w:val="006B7585"/>
    <w:rsid w:val="006C02A7"/>
    <w:rsid w:val="006C2EAE"/>
    <w:rsid w:val="006C45D6"/>
    <w:rsid w:val="006C4629"/>
    <w:rsid w:val="006C54F1"/>
    <w:rsid w:val="006C5B37"/>
    <w:rsid w:val="006C5FC6"/>
    <w:rsid w:val="006C750C"/>
    <w:rsid w:val="006D231E"/>
    <w:rsid w:val="006D3740"/>
    <w:rsid w:val="006D4906"/>
    <w:rsid w:val="006D4974"/>
    <w:rsid w:val="006D7540"/>
    <w:rsid w:val="006D7D5C"/>
    <w:rsid w:val="006E1CE2"/>
    <w:rsid w:val="006E1CF3"/>
    <w:rsid w:val="006E273B"/>
    <w:rsid w:val="006E2F04"/>
    <w:rsid w:val="006E422E"/>
    <w:rsid w:val="006E5D8A"/>
    <w:rsid w:val="006E5F85"/>
    <w:rsid w:val="006E7D4B"/>
    <w:rsid w:val="006F117C"/>
    <w:rsid w:val="006F1C34"/>
    <w:rsid w:val="006F1C62"/>
    <w:rsid w:val="006F1D51"/>
    <w:rsid w:val="006F2B38"/>
    <w:rsid w:val="006F5951"/>
    <w:rsid w:val="006F750A"/>
    <w:rsid w:val="006F75BC"/>
    <w:rsid w:val="00705DA3"/>
    <w:rsid w:val="007065FA"/>
    <w:rsid w:val="00707366"/>
    <w:rsid w:val="0071071D"/>
    <w:rsid w:val="00710804"/>
    <w:rsid w:val="007108ED"/>
    <w:rsid w:val="00710C88"/>
    <w:rsid w:val="0071105E"/>
    <w:rsid w:val="00712DB9"/>
    <w:rsid w:val="0071303A"/>
    <w:rsid w:val="007144AE"/>
    <w:rsid w:val="00715073"/>
    <w:rsid w:val="007174CB"/>
    <w:rsid w:val="00720630"/>
    <w:rsid w:val="00720AA2"/>
    <w:rsid w:val="00720E5B"/>
    <w:rsid w:val="0072273A"/>
    <w:rsid w:val="00722A9E"/>
    <w:rsid w:val="007236AF"/>
    <w:rsid w:val="00723D61"/>
    <w:rsid w:val="0072452E"/>
    <w:rsid w:val="00724E9B"/>
    <w:rsid w:val="0072540A"/>
    <w:rsid w:val="00725515"/>
    <w:rsid w:val="007265A8"/>
    <w:rsid w:val="00727CBE"/>
    <w:rsid w:val="00731E23"/>
    <w:rsid w:val="00732694"/>
    <w:rsid w:val="00732FC3"/>
    <w:rsid w:val="007340F7"/>
    <w:rsid w:val="00734732"/>
    <w:rsid w:val="00737570"/>
    <w:rsid w:val="00743A42"/>
    <w:rsid w:val="00745A86"/>
    <w:rsid w:val="00745F5E"/>
    <w:rsid w:val="00746678"/>
    <w:rsid w:val="007467E3"/>
    <w:rsid w:val="00747071"/>
    <w:rsid w:val="007474E3"/>
    <w:rsid w:val="00747FA5"/>
    <w:rsid w:val="00752C23"/>
    <w:rsid w:val="00754937"/>
    <w:rsid w:val="00755FF2"/>
    <w:rsid w:val="007564B9"/>
    <w:rsid w:val="007573CB"/>
    <w:rsid w:val="00757606"/>
    <w:rsid w:val="00762CD0"/>
    <w:rsid w:val="007642C9"/>
    <w:rsid w:val="00764744"/>
    <w:rsid w:val="00765207"/>
    <w:rsid w:val="00765BC9"/>
    <w:rsid w:val="007660C0"/>
    <w:rsid w:val="00766F8F"/>
    <w:rsid w:val="00767A5D"/>
    <w:rsid w:val="00767FC5"/>
    <w:rsid w:val="0077059A"/>
    <w:rsid w:val="00773CBF"/>
    <w:rsid w:val="007746CE"/>
    <w:rsid w:val="00775A3F"/>
    <w:rsid w:val="00776CAD"/>
    <w:rsid w:val="007808FA"/>
    <w:rsid w:val="00780BEA"/>
    <w:rsid w:val="00783703"/>
    <w:rsid w:val="00783F11"/>
    <w:rsid w:val="00785A34"/>
    <w:rsid w:val="00785F70"/>
    <w:rsid w:val="0078665D"/>
    <w:rsid w:val="007903C1"/>
    <w:rsid w:val="00790A09"/>
    <w:rsid w:val="00792497"/>
    <w:rsid w:val="00793521"/>
    <w:rsid w:val="00793F4A"/>
    <w:rsid w:val="00795722"/>
    <w:rsid w:val="007971BF"/>
    <w:rsid w:val="007A08B0"/>
    <w:rsid w:val="007A2117"/>
    <w:rsid w:val="007A6649"/>
    <w:rsid w:val="007A7934"/>
    <w:rsid w:val="007B07CE"/>
    <w:rsid w:val="007B12C0"/>
    <w:rsid w:val="007B1ADA"/>
    <w:rsid w:val="007B2B30"/>
    <w:rsid w:val="007B3170"/>
    <w:rsid w:val="007B3954"/>
    <w:rsid w:val="007B3C61"/>
    <w:rsid w:val="007C01C9"/>
    <w:rsid w:val="007C0221"/>
    <w:rsid w:val="007C3C2F"/>
    <w:rsid w:val="007C4744"/>
    <w:rsid w:val="007C4BB5"/>
    <w:rsid w:val="007C65E2"/>
    <w:rsid w:val="007C6F5B"/>
    <w:rsid w:val="007C744E"/>
    <w:rsid w:val="007C75F1"/>
    <w:rsid w:val="007D0D6B"/>
    <w:rsid w:val="007D2784"/>
    <w:rsid w:val="007D3AAE"/>
    <w:rsid w:val="007D4FD2"/>
    <w:rsid w:val="007D546E"/>
    <w:rsid w:val="007D6D73"/>
    <w:rsid w:val="007D784C"/>
    <w:rsid w:val="007D7BEC"/>
    <w:rsid w:val="007E05F0"/>
    <w:rsid w:val="007E0BC6"/>
    <w:rsid w:val="007E121A"/>
    <w:rsid w:val="007E1FE3"/>
    <w:rsid w:val="007E2174"/>
    <w:rsid w:val="007E3437"/>
    <w:rsid w:val="007E4476"/>
    <w:rsid w:val="007E537F"/>
    <w:rsid w:val="007E6367"/>
    <w:rsid w:val="007E6A18"/>
    <w:rsid w:val="007E7199"/>
    <w:rsid w:val="007E7BA9"/>
    <w:rsid w:val="007F0BB1"/>
    <w:rsid w:val="007F117B"/>
    <w:rsid w:val="007F1384"/>
    <w:rsid w:val="007F167F"/>
    <w:rsid w:val="007F2F28"/>
    <w:rsid w:val="007F2FB5"/>
    <w:rsid w:val="007F3A2F"/>
    <w:rsid w:val="007F3AB3"/>
    <w:rsid w:val="007F46BC"/>
    <w:rsid w:val="007F4F9C"/>
    <w:rsid w:val="007F62ED"/>
    <w:rsid w:val="00800D91"/>
    <w:rsid w:val="0080142C"/>
    <w:rsid w:val="008019B5"/>
    <w:rsid w:val="0080271C"/>
    <w:rsid w:val="00804AFC"/>
    <w:rsid w:val="0080599C"/>
    <w:rsid w:val="0081458B"/>
    <w:rsid w:val="008164BC"/>
    <w:rsid w:val="00822F47"/>
    <w:rsid w:val="00823B12"/>
    <w:rsid w:val="00823FC3"/>
    <w:rsid w:val="00824FC8"/>
    <w:rsid w:val="0082799F"/>
    <w:rsid w:val="008302F3"/>
    <w:rsid w:val="008308DD"/>
    <w:rsid w:val="00832243"/>
    <w:rsid w:val="008336E9"/>
    <w:rsid w:val="00835B29"/>
    <w:rsid w:val="008362B3"/>
    <w:rsid w:val="008403DF"/>
    <w:rsid w:val="008420C1"/>
    <w:rsid w:val="00842DED"/>
    <w:rsid w:val="00843BFF"/>
    <w:rsid w:val="00844639"/>
    <w:rsid w:val="00844662"/>
    <w:rsid w:val="008459AC"/>
    <w:rsid w:val="00847009"/>
    <w:rsid w:val="00850164"/>
    <w:rsid w:val="00850A09"/>
    <w:rsid w:val="00852EB9"/>
    <w:rsid w:val="00855061"/>
    <w:rsid w:val="00855172"/>
    <w:rsid w:val="00860945"/>
    <w:rsid w:val="00863205"/>
    <w:rsid w:val="00863913"/>
    <w:rsid w:val="008647C9"/>
    <w:rsid w:val="00866CE9"/>
    <w:rsid w:val="00870416"/>
    <w:rsid w:val="00870866"/>
    <w:rsid w:val="00871CC5"/>
    <w:rsid w:val="008722F7"/>
    <w:rsid w:val="008818DF"/>
    <w:rsid w:val="00883815"/>
    <w:rsid w:val="00883B9D"/>
    <w:rsid w:val="00884200"/>
    <w:rsid w:val="0088646F"/>
    <w:rsid w:val="00890A46"/>
    <w:rsid w:val="00890BEA"/>
    <w:rsid w:val="00896EBE"/>
    <w:rsid w:val="00897834"/>
    <w:rsid w:val="008A1843"/>
    <w:rsid w:val="008A1B49"/>
    <w:rsid w:val="008A22EA"/>
    <w:rsid w:val="008A2BB7"/>
    <w:rsid w:val="008A4A6D"/>
    <w:rsid w:val="008A6072"/>
    <w:rsid w:val="008A6D9C"/>
    <w:rsid w:val="008B20E0"/>
    <w:rsid w:val="008B3A8E"/>
    <w:rsid w:val="008B40FD"/>
    <w:rsid w:val="008B481C"/>
    <w:rsid w:val="008B609B"/>
    <w:rsid w:val="008B744C"/>
    <w:rsid w:val="008C10EE"/>
    <w:rsid w:val="008C39DE"/>
    <w:rsid w:val="008C4029"/>
    <w:rsid w:val="008C4CFC"/>
    <w:rsid w:val="008C4EBA"/>
    <w:rsid w:val="008C5F93"/>
    <w:rsid w:val="008C63E5"/>
    <w:rsid w:val="008D13F8"/>
    <w:rsid w:val="008D19BA"/>
    <w:rsid w:val="008D1CEC"/>
    <w:rsid w:val="008D1F8F"/>
    <w:rsid w:val="008D4759"/>
    <w:rsid w:val="008D5543"/>
    <w:rsid w:val="008D692B"/>
    <w:rsid w:val="008D6AB3"/>
    <w:rsid w:val="008D71D1"/>
    <w:rsid w:val="008D797F"/>
    <w:rsid w:val="008E08B0"/>
    <w:rsid w:val="008E20C7"/>
    <w:rsid w:val="008E2368"/>
    <w:rsid w:val="008E24FF"/>
    <w:rsid w:val="008E5ADE"/>
    <w:rsid w:val="008F02DD"/>
    <w:rsid w:val="008F17FF"/>
    <w:rsid w:val="008F202C"/>
    <w:rsid w:val="008F4585"/>
    <w:rsid w:val="008F485D"/>
    <w:rsid w:val="008F521B"/>
    <w:rsid w:val="008F535B"/>
    <w:rsid w:val="008F5718"/>
    <w:rsid w:val="008F6D26"/>
    <w:rsid w:val="00900B37"/>
    <w:rsid w:val="0090140B"/>
    <w:rsid w:val="0090336B"/>
    <w:rsid w:val="009078B4"/>
    <w:rsid w:val="00907933"/>
    <w:rsid w:val="009112D3"/>
    <w:rsid w:val="00911EE2"/>
    <w:rsid w:val="00913B6E"/>
    <w:rsid w:val="009156DD"/>
    <w:rsid w:val="009173BB"/>
    <w:rsid w:val="00921485"/>
    <w:rsid w:val="009214ED"/>
    <w:rsid w:val="0092296D"/>
    <w:rsid w:val="00934C96"/>
    <w:rsid w:val="009364B2"/>
    <w:rsid w:val="00936CEE"/>
    <w:rsid w:val="00937426"/>
    <w:rsid w:val="00937CF9"/>
    <w:rsid w:val="009406E9"/>
    <w:rsid w:val="00944CC8"/>
    <w:rsid w:val="00944D49"/>
    <w:rsid w:val="00945BEB"/>
    <w:rsid w:val="00946BCE"/>
    <w:rsid w:val="00950589"/>
    <w:rsid w:val="009524CA"/>
    <w:rsid w:val="00955A9D"/>
    <w:rsid w:val="00962A70"/>
    <w:rsid w:val="00962BE4"/>
    <w:rsid w:val="00964342"/>
    <w:rsid w:val="0096453E"/>
    <w:rsid w:val="00964E12"/>
    <w:rsid w:val="009653C3"/>
    <w:rsid w:val="009658D2"/>
    <w:rsid w:val="00970D42"/>
    <w:rsid w:val="0097433A"/>
    <w:rsid w:val="00977685"/>
    <w:rsid w:val="00980B68"/>
    <w:rsid w:val="00982E88"/>
    <w:rsid w:val="0099114E"/>
    <w:rsid w:val="00991593"/>
    <w:rsid w:val="009917BE"/>
    <w:rsid w:val="009940CC"/>
    <w:rsid w:val="00994106"/>
    <w:rsid w:val="009959D4"/>
    <w:rsid w:val="009A164E"/>
    <w:rsid w:val="009A3890"/>
    <w:rsid w:val="009A3C9F"/>
    <w:rsid w:val="009A4146"/>
    <w:rsid w:val="009B122F"/>
    <w:rsid w:val="009B4B67"/>
    <w:rsid w:val="009B53F9"/>
    <w:rsid w:val="009B6457"/>
    <w:rsid w:val="009B64F2"/>
    <w:rsid w:val="009C37BF"/>
    <w:rsid w:val="009C3CD3"/>
    <w:rsid w:val="009C492F"/>
    <w:rsid w:val="009C4CB2"/>
    <w:rsid w:val="009C4F13"/>
    <w:rsid w:val="009C6067"/>
    <w:rsid w:val="009C6C2C"/>
    <w:rsid w:val="009D01B7"/>
    <w:rsid w:val="009D0655"/>
    <w:rsid w:val="009D0C64"/>
    <w:rsid w:val="009D20BA"/>
    <w:rsid w:val="009D2DA8"/>
    <w:rsid w:val="009D4D79"/>
    <w:rsid w:val="009D5C11"/>
    <w:rsid w:val="009D71B3"/>
    <w:rsid w:val="009D7905"/>
    <w:rsid w:val="009E1D9A"/>
    <w:rsid w:val="009E491D"/>
    <w:rsid w:val="009E4E63"/>
    <w:rsid w:val="009E593D"/>
    <w:rsid w:val="009E5A2B"/>
    <w:rsid w:val="009E6498"/>
    <w:rsid w:val="009E75EA"/>
    <w:rsid w:val="009F00DA"/>
    <w:rsid w:val="009F0210"/>
    <w:rsid w:val="009F13D6"/>
    <w:rsid w:val="009F17AE"/>
    <w:rsid w:val="009F234B"/>
    <w:rsid w:val="009F2836"/>
    <w:rsid w:val="009F2E8A"/>
    <w:rsid w:val="009F614D"/>
    <w:rsid w:val="00A00606"/>
    <w:rsid w:val="00A00701"/>
    <w:rsid w:val="00A00CB5"/>
    <w:rsid w:val="00A018C2"/>
    <w:rsid w:val="00A049FD"/>
    <w:rsid w:val="00A04E7A"/>
    <w:rsid w:val="00A0533E"/>
    <w:rsid w:val="00A05454"/>
    <w:rsid w:val="00A114F6"/>
    <w:rsid w:val="00A12D4A"/>
    <w:rsid w:val="00A15229"/>
    <w:rsid w:val="00A15B99"/>
    <w:rsid w:val="00A17BA8"/>
    <w:rsid w:val="00A228E1"/>
    <w:rsid w:val="00A23A39"/>
    <w:rsid w:val="00A26CD9"/>
    <w:rsid w:val="00A27CAF"/>
    <w:rsid w:val="00A31D7C"/>
    <w:rsid w:val="00A324D4"/>
    <w:rsid w:val="00A32DA8"/>
    <w:rsid w:val="00A34200"/>
    <w:rsid w:val="00A34883"/>
    <w:rsid w:val="00A36453"/>
    <w:rsid w:val="00A3659C"/>
    <w:rsid w:val="00A36918"/>
    <w:rsid w:val="00A3786B"/>
    <w:rsid w:val="00A41B9B"/>
    <w:rsid w:val="00A43033"/>
    <w:rsid w:val="00A4485E"/>
    <w:rsid w:val="00A47820"/>
    <w:rsid w:val="00A50EDA"/>
    <w:rsid w:val="00A54B2C"/>
    <w:rsid w:val="00A54BD7"/>
    <w:rsid w:val="00A55176"/>
    <w:rsid w:val="00A564C9"/>
    <w:rsid w:val="00A56E70"/>
    <w:rsid w:val="00A609D7"/>
    <w:rsid w:val="00A63A55"/>
    <w:rsid w:val="00A640ED"/>
    <w:rsid w:val="00A64C4E"/>
    <w:rsid w:val="00A64CB4"/>
    <w:rsid w:val="00A650EA"/>
    <w:rsid w:val="00A71967"/>
    <w:rsid w:val="00A723C1"/>
    <w:rsid w:val="00A73153"/>
    <w:rsid w:val="00A735E4"/>
    <w:rsid w:val="00A74956"/>
    <w:rsid w:val="00A7547E"/>
    <w:rsid w:val="00A754C3"/>
    <w:rsid w:val="00A76496"/>
    <w:rsid w:val="00A76BE2"/>
    <w:rsid w:val="00A76E56"/>
    <w:rsid w:val="00A801E0"/>
    <w:rsid w:val="00A80F8D"/>
    <w:rsid w:val="00A82949"/>
    <w:rsid w:val="00A8339D"/>
    <w:rsid w:val="00A85C14"/>
    <w:rsid w:val="00A86E98"/>
    <w:rsid w:val="00A87A32"/>
    <w:rsid w:val="00A9051A"/>
    <w:rsid w:val="00A921DE"/>
    <w:rsid w:val="00A9318D"/>
    <w:rsid w:val="00A95D53"/>
    <w:rsid w:val="00A963CE"/>
    <w:rsid w:val="00AA0BE3"/>
    <w:rsid w:val="00AA2D08"/>
    <w:rsid w:val="00AA3278"/>
    <w:rsid w:val="00AA37E6"/>
    <w:rsid w:val="00AA4A2F"/>
    <w:rsid w:val="00AA4C65"/>
    <w:rsid w:val="00AA5733"/>
    <w:rsid w:val="00AA6237"/>
    <w:rsid w:val="00AA6257"/>
    <w:rsid w:val="00AA783D"/>
    <w:rsid w:val="00AA7956"/>
    <w:rsid w:val="00AB0497"/>
    <w:rsid w:val="00AB0981"/>
    <w:rsid w:val="00AB0B37"/>
    <w:rsid w:val="00AB574B"/>
    <w:rsid w:val="00AB5AF3"/>
    <w:rsid w:val="00AB6642"/>
    <w:rsid w:val="00AB6EAC"/>
    <w:rsid w:val="00AB786F"/>
    <w:rsid w:val="00AB7E3B"/>
    <w:rsid w:val="00AB7F9E"/>
    <w:rsid w:val="00AC0B52"/>
    <w:rsid w:val="00AC0FCC"/>
    <w:rsid w:val="00AC1EE4"/>
    <w:rsid w:val="00AC2970"/>
    <w:rsid w:val="00AC358E"/>
    <w:rsid w:val="00AC3653"/>
    <w:rsid w:val="00AC3A2F"/>
    <w:rsid w:val="00AC3CF0"/>
    <w:rsid w:val="00AC4864"/>
    <w:rsid w:val="00AD0637"/>
    <w:rsid w:val="00AD12C4"/>
    <w:rsid w:val="00AD13A5"/>
    <w:rsid w:val="00AD42D3"/>
    <w:rsid w:val="00AD432F"/>
    <w:rsid w:val="00AD52B6"/>
    <w:rsid w:val="00AD584B"/>
    <w:rsid w:val="00AD6A0F"/>
    <w:rsid w:val="00AE0771"/>
    <w:rsid w:val="00AE12E2"/>
    <w:rsid w:val="00AE4254"/>
    <w:rsid w:val="00AE4D27"/>
    <w:rsid w:val="00AE4F3E"/>
    <w:rsid w:val="00AE665F"/>
    <w:rsid w:val="00AE775B"/>
    <w:rsid w:val="00AF3E19"/>
    <w:rsid w:val="00AF4163"/>
    <w:rsid w:val="00AF6F4F"/>
    <w:rsid w:val="00B01765"/>
    <w:rsid w:val="00B01E20"/>
    <w:rsid w:val="00B02D92"/>
    <w:rsid w:val="00B02FC6"/>
    <w:rsid w:val="00B04439"/>
    <w:rsid w:val="00B05B00"/>
    <w:rsid w:val="00B06486"/>
    <w:rsid w:val="00B06489"/>
    <w:rsid w:val="00B06A19"/>
    <w:rsid w:val="00B06B51"/>
    <w:rsid w:val="00B06FD8"/>
    <w:rsid w:val="00B07421"/>
    <w:rsid w:val="00B07D53"/>
    <w:rsid w:val="00B101F4"/>
    <w:rsid w:val="00B104BB"/>
    <w:rsid w:val="00B11DAC"/>
    <w:rsid w:val="00B122CF"/>
    <w:rsid w:val="00B1312A"/>
    <w:rsid w:val="00B13E7E"/>
    <w:rsid w:val="00B15CD8"/>
    <w:rsid w:val="00B1770D"/>
    <w:rsid w:val="00B205DF"/>
    <w:rsid w:val="00B20C74"/>
    <w:rsid w:val="00B233C3"/>
    <w:rsid w:val="00B26D70"/>
    <w:rsid w:val="00B3064F"/>
    <w:rsid w:val="00B3088B"/>
    <w:rsid w:val="00B329CF"/>
    <w:rsid w:val="00B33B72"/>
    <w:rsid w:val="00B34F13"/>
    <w:rsid w:val="00B35163"/>
    <w:rsid w:val="00B37EB6"/>
    <w:rsid w:val="00B42BD5"/>
    <w:rsid w:val="00B43F53"/>
    <w:rsid w:val="00B441A5"/>
    <w:rsid w:val="00B4507F"/>
    <w:rsid w:val="00B50A2D"/>
    <w:rsid w:val="00B53534"/>
    <w:rsid w:val="00B54A18"/>
    <w:rsid w:val="00B554AE"/>
    <w:rsid w:val="00B62C61"/>
    <w:rsid w:val="00B6465B"/>
    <w:rsid w:val="00B64F19"/>
    <w:rsid w:val="00B65360"/>
    <w:rsid w:val="00B66454"/>
    <w:rsid w:val="00B67908"/>
    <w:rsid w:val="00B70D4E"/>
    <w:rsid w:val="00B7150C"/>
    <w:rsid w:val="00B7163E"/>
    <w:rsid w:val="00B7275C"/>
    <w:rsid w:val="00B72CC1"/>
    <w:rsid w:val="00B748FB"/>
    <w:rsid w:val="00B75461"/>
    <w:rsid w:val="00B77600"/>
    <w:rsid w:val="00B77610"/>
    <w:rsid w:val="00B80FC1"/>
    <w:rsid w:val="00B82FF5"/>
    <w:rsid w:val="00B851F8"/>
    <w:rsid w:val="00B873D9"/>
    <w:rsid w:val="00B90861"/>
    <w:rsid w:val="00B93626"/>
    <w:rsid w:val="00B93DAF"/>
    <w:rsid w:val="00B952C6"/>
    <w:rsid w:val="00B970C0"/>
    <w:rsid w:val="00BA074C"/>
    <w:rsid w:val="00BA2403"/>
    <w:rsid w:val="00BA261E"/>
    <w:rsid w:val="00BA2F81"/>
    <w:rsid w:val="00BA46B8"/>
    <w:rsid w:val="00BA6067"/>
    <w:rsid w:val="00BA6508"/>
    <w:rsid w:val="00BA6BFE"/>
    <w:rsid w:val="00BA7BCF"/>
    <w:rsid w:val="00BB1AEA"/>
    <w:rsid w:val="00BB2B0D"/>
    <w:rsid w:val="00BB3BF4"/>
    <w:rsid w:val="00BB6453"/>
    <w:rsid w:val="00BB6C1C"/>
    <w:rsid w:val="00BB7507"/>
    <w:rsid w:val="00BC066C"/>
    <w:rsid w:val="00BC1118"/>
    <w:rsid w:val="00BC1DDF"/>
    <w:rsid w:val="00BC4794"/>
    <w:rsid w:val="00BC7A55"/>
    <w:rsid w:val="00BC7B85"/>
    <w:rsid w:val="00BD2FE7"/>
    <w:rsid w:val="00BD3558"/>
    <w:rsid w:val="00BD3EAE"/>
    <w:rsid w:val="00BD43DA"/>
    <w:rsid w:val="00BD6348"/>
    <w:rsid w:val="00BD6EC0"/>
    <w:rsid w:val="00BD7642"/>
    <w:rsid w:val="00BD7A37"/>
    <w:rsid w:val="00BE1BB6"/>
    <w:rsid w:val="00BE3125"/>
    <w:rsid w:val="00BE3C9F"/>
    <w:rsid w:val="00BE4174"/>
    <w:rsid w:val="00BE7BD8"/>
    <w:rsid w:val="00BE7D72"/>
    <w:rsid w:val="00BF0B4F"/>
    <w:rsid w:val="00BF0B9B"/>
    <w:rsid w:val="00BF4C2A"/>
    <w:rsid w:val="00BF5227"/>
    <w:rsid w:val="00BF686A"/>
    <w:rsid w:val="00BF7404"/>
    <w:rsid w:val="00C00587"/>
    <w:rsid w:val="00C01735"/>
    <w:rsid w:val="00C045BC"/>
    <w:rsid w:val="00C04C28"/>
    <w:rsid w:val="00C051AD"/>
    <w:rsid w:val="00C055E5"/>
    <w:rsid w:val="00C058A3"/>
    <w:rsid w:val="00C06663"/>
    <w:rsid w:val="00C06794"/>
    <w:rsid w:val="00C07D52"/>
    <w:rsid w:val="00C102EF"/>
    <w:rsid w:val="00C10AD1"/>
    <w:rsid w:val="00C119A5"/>
    <w:rsid w:val="00C1557C"/>
    <w:rsid w:val="00C175A7"/>
    <w:rsid w:val="00C175DC"/>
    <w:rsid w:val="00C21912"/>
    <w:rsid w:val="00C21979"/>
    <w:rsid w:val="00C25DCE"/>
    <w:rsid w:val="00C261CF"/>
    <w:rsid w:val="00C2747A"/>
    <w:rsid w:val="00C30100"/>
    <w:rsid w:val="00C3057E"/>
    <w:rsid w:val="00C32188"/>
    <w:rsid w:val="00C32BAF"/>
    <w:rsid w:val="00C35185"/>
    <w:rsid w:val="00C36223"/>
    <w:rsid w:val="00C37606"/>
    <w:rsid w:val="00C37B9D"/>
    <w:rsid w:val="00C37F21"/>
    <w:rsid w:val="00C40249"/>
    <w:rsid w:val="00C4200F"/>
    <w:rsid w:val="00C42876"/>
    <w:rsid w:val="00C4352A"/>
    <w:rsid w:val="00C448E3"/>
    <w:rsid w:val="00C46BE0"/>
    <w:rsid w:val="00C46F43"/>
    <w:rsid w:val="00C47D50"/>
    <w:rsid w:val="00C47D69"/>
    <w:rsid w:val="00C50FF6"/>
    <w:rsid w:val="00C514EA"/>
    <w:rsid w:val="00C5200C"/>
    <w:rsid w:val="00C532F8"/>
    <w:rsid w:val="00C537B2"/>
    <w:rsid w:val="00C53E46"/>
    <w:rsid w:val="00C5401B"/>
    <w:rsid w:val="00C54BDD"/>
    <w:rsid w:val="00C55207"/>
    <w:rsid w:val="00C558FC"/>
    <w:rsid w:val="00C55EA0"/>
    <w:rsid w:val="00C56552"/>
    <w:rsid w:val="00C57423"/>
    <w:rsid w:val="00C6062E"/>
    <w:rsid w:val="00C60ED7"/>
    <w:rsid w:val="00C6249F"/>
    <w:rsid w:val="00C624CF"/>
    <w:rsid w:val="00C62AF0"/>
    <w:rsid w:val="00C633A6"/>
    <w:rsid w:val="00C634BD"/>
    <w:rsid w:val="00C64B98"/>
    <w:rsid w:val="00C66D2B"/>
    <w:rsid w:val="00C66D89"/>
    <w:rsid w:val="00C7014D"/>
    <w:rsid w:val="00C70C5F"/>
    <w:rsid w:val="00C741EB"/>
    <w:rsid w:val="00C75234"/>
    <w:rsid w:val="00C80547"/>
    <w:rsid w:val="00C821C5"/>
    <w:rsid w:val="00C84F9B"/>
    <w:rsid w:val="00C85DD9"/>
    <w:rsid w:val="00C87614"/>
    <w:rsid w:val="00C877C0"/>
    <w:rsid w:val="00C912CD"/>
    <w:rsid w:val="00C92317"/>
    <w:rsid w:val="00C936F1"/>
    <w:rsid w:val="00C93955"/>
    <w:rsid w:val="00C96CEA"/>
    <w:rsid w:val="00C978CE"/>
    <w:rsid w:val="00CA01DB"/>
    <w:rsid w:val="00CA0340"/>
    <w:rsid w:val="00CA0817"/>
    <w:rsid w:val="00CA2F21"/>
    <w:rsid w:val="00CA30DE"/>
    <w:rsid w:val="00CA357C"/>
    <w:rsid w:val="00CA402C"/>
    <w:rsid w:val="00CA4E75"/>
    <w:rsid w:val="00CA53B1"/>
    <w:rsid w:val="00CA7070"/>
    <w:rsid w:val="00CA7237"/>
    <w:rsid w:val="00CA75BB"/>
    <w:rsid w:val="00CA7C13"/>
    <w:rsid w:val="00CB02DB"/>
    <w:rsid w:val="00CB1091"/>
    <w:rsid w:val="00CB12AC"/>
    <w:rsid w:val="00CB13DD"/>
    <w:rsid w:val="00CB3E4D"/>
    <w:rsid w:val="00CB4EF1"/>
    <w:rsid w:val="00CB5B42"/>
    <w:rsid w:val="00CB70A7"/>
    <w:rsid w:val="00CB7639"/>
    <w:rsid w:val="00CB7EDC"/>
    <w:rsid w:val="00CC282F"/>
    <w:rsid w:val="00CC2C88"/>
    <w:rsid w:val="00CC5A27"/>
    <w:rsid w:val="00CC6940"/>
    <w:rsid w:val="00CC6DAB"/>
    <w:rsid w:val="00CC788A"/>
    <w:rsid w:val="00CE2975"/>
    <w:rsid w:val="00CE3DD7"/>
    <w:rsid w:val="00CE51A8"/>
    <w:rsid w:val="00CE5266"/>
    <w:rsid w:val="00CE5450"/>
    <w:rsid w:val="00CE6CA8"/>
    <w:rsid w:val="00CF05A2"/>
    <w:rsid w:val="00CF0EB9"/>
    <w:rsid w:val="00CF3745"/>
    <w:rsid w:val="00CF4DD4"/>
    <w:rsid w:val="00CF5945"/>
    <w:rsid w:val="00CF7B79"/>
    <w:rsid w:val="00D02980"/>
    <w:rsid w:val="00D029EF"/>
    <w:rsid w:val="00D03426"/>
    <w:rsid w:val="00D04527"/>
    <w:rsid w:val="00D047A4"/>
    <w:rsid w:val="00D0482F"/>
    <w:rsid w:val="00D0541B"/>
    <w:rsid w:val="00D1112E"/>
    <w:rsid w:val="00D11855"/>
    <w:rsid w:val="00D11A0E"/>
    <w:rsid w:val="00D11FDA"/>
    <w:rsid w:val="00D13343"/>
    <w:rsid w:val="00D1379C"/>
    <w:rsid w:val="00D13B07"/>
    <w:rsid w:val="00D14503"/>
    <w:rsid w:val="00D14577"/>
    <w:rsid w:val="00D14E53"/>
    <w:rsid w:val="00D15412"/>
    <w:rsid w:val="00D16509"/>
    <w:rsid w:val="00D168E2"/>
    <w:rsid w:val="00D17D24"/>
    <w:rsid w:val="00D205B7"/>
    <w:rsid w:val="00D21FBC"/>
    <w:rsid w:val="00D2205A"/>
    <w:rsid w:val="00D226B9"/>
    <w:rsid w:val="00D24F98"/>
    <w:rsid w:val="00D25A62"/>
    <w:rsid w:val="00D25BE0"/>
    <w:rsid w:val="00D27EB0"/>
    <w:rsid w:val="00D31526"/>
    <w:rsid w:val="00D3234E"/>
    <w:rsid w:val="00D3465F"/>
    <w:rsid w:val="00D3595D"/>
    <w:rsid w:val="00D36003"/>
    <w:rsid w:val="00D37C7E"/>
    <w:rsid w:val="00D40B1A"/>
    <w:rsid w:val="00D418C8"/>
    <w:rsid w:val="00D43AD1"/>
    <w:rsid w:val="00D46842"/>
    <w:rsid w:val="00D47711"/>
    <w:rsid w:val="00D50234"/>
    <w:rsid w:val="00D521B6"/>
    <w:rsid w:val="00D53117"/>
    <w:rsid w:val="00D54B77"/>
    <w:rsid w:val="00D558FA"/>
    <w:rsid w:val="00D61BDB"/>
    <w:rsid w:val="00D62CA0"/>
    <w:rsid w:val="00D632A2"/>
    <w:rsid w:val="00D649C0"/>
    <w:rsid w:val="00D64D16"/>
    <w:rsid w:val="00D65E3E"/>
    <w:rsid w:val="00D660EE"/>
    <w:rsid w:val="00D662B2"/>
    <w:rsid w:val="00D6698E"/>
    <w:rsid w:val="00D70940"/>
    <w:rsid w:val="00D71615"/>
    <w:rsid w:val="00D71AF2"/>
    <w:rsid w:val="00D74CD0"/>
    <w:rsid w:val="00D763D7"/>
    <w:rsid w:val="00D76950"/>
    <w:rsid w:val="00D76F50"/>
    <w:rsid w:val="00D770FA"/>
    <w:rsid w:val="00D77688"/>
    <w:rsid w:val="00D80BB4"/>
    <w:rsid w:val="00D80E0D"/>
    <w:rsid w:val="00D83C1F"/>
    <w:rsid w:val="00D844BF"/>
    <w:rsid w:val="00D852A2"/>
    <w:rsid w:val="00D87581"/>
    <w:rsid w:val="00D92660"/>
    <w:rsid w:val="00D96F43"/>
    <w:rsid w:val="00D9706E"/>
    <w:rsid w:val="00D972E7"/>
    <w:rsid w:val="00DA037A"/>
    <w:rsid w:val="00DA2E13"/>
    <w:rsid w:val="00DA307E"/>
    <w:rsid w:val="00DA3197"/>
    <w:rsid w:val="00DA3458"/>
    <w:rsid w:val="00DA4970"/>
    <w:rsid w:val="00DA4ADD"/>
    <w:rsid w:val="00DA5631"/>
    <w:rsid w:val="00DA6463"/>
    <w:rsid w:val="00DB39AA"/>
    <w:rsid w:val="00DB5D8B"/>
    <w:rsid w:val="00DB67B7"/>
    <w:rsid w:val="00DB7034"/>
    <w:rsid w:val="00DB70BD"/>
    <w:rsid w:val="00DB7EDB"/>
    <w:rsid w:val="00DC1588"/>
    <w:rsid w:val="00DC2287"/>
    <w:rsid w:val="00DC4830"/>
    <w:rsid w:val="00DC5E1B"/>
    <w:rsid w:val="00DC6A06"/>
    <w:rsid w:val="00DC7A9A"/>
    <w:rsid w:val="00DD0011"/>
    <w:rsid w:val="00DD0778"/>
    <w:rsid w:val="00DD195E"/>
    <w:rsid w:val="00DD2602"/>
    <w:rsid w:val="00DD5AD3"/>
    <w:rsid w:val="00DD6DFD"/>
    <w:rsid w:val="00DD7016"/>
    <w:rsid w:val="00DE19DD"/>
    <w:rsid w:val="00DE2002"/>
    <w:rsid w:val="00DE3FFA"/>
    <w:rsid w:val="00DE4039"/>
    <w:rsid w:val="00DE49A6"/>
    <w:rsid w:val="00DE4CEC"/>
    <w:rsid w:val="00DE4F8D"/>
    <w:rsid w:val="00DF1ED8"/>
    <w:rsid w:val="00DF325E"/>
    <w:rsid w:val="00DF42C2"/>
    <w:rsid w:val="00E003D5"/>
    <w:rsid w:val="00E00AD2"/>
    <w:rsid w:val="00E02EE5"/>
    <w:rsid w:val="00E033F0"/>
    <w:rsid w:val="00E05E76"/>
    <w:rsid w:val="00E0674B"/>
    <w:rsid w:val="00E0695E"/>
    <w:rsid w:val="00E1006F"/>
    <w:rsid w:val="00E10ACA"/>
    <w:rsid w:val="00E124E1"/>
    <w:rsid w:val="00E16A12"/>
    <w:rsid w:val="00E170B4"/>
    <w:rsid w:val="00E1757C"/>
    <w:rsid w:val="00E24075"/>
    <w:rsid w:val="00E26C9C"/>
    <w:rsid w:val="00E273DD"/>
    <w:rsid w:val="00E3021F"/>
    <w:rsid w:val="00E30E7A"/>
    <w:rsid w:val="00E33D6B"/>
    <w:rsid w:val="00E34F0C"/>
    <w:rsid w:val="00E35329"/>
    <w:rsid w:val="00E35E12"/>
    <w:rsid w:val="00E40004"/>
    <w:rsid w:val="00E4075A"/>
    <w:rsid w:val="00E40765"/>
    <w:rsid w:val="00E408C1"/>
    <w:rsid w:val="00E41D59"/>
    <w:rsid w:val="00E42134"/>
    <w:rsid w:val="00E42222"/>
    <w:rsid w:val="00E430D1"/>
    <w:rsid w:val="00E4711B"/>
    <w:rsid w:val="00E47126"/>
    <w:rsid w:val="00E5023F"/>
    <w:rsid w:val="00E50EE2"/>
    <w:rsid w:val="00E51C59"/>
    <w:rsid w:val="00E52F7B"/>
    <w:rsid w:val="00E55B7C"/>
    <w:rsid w:val="00E57464"/>
    <w:rsid w:val="00E57991"/>
    <w:rsid w:val="00E6152C"/>
    <w:rsid w:val="00E61FD4"/>
    <w:rsid w:val="00E64774"/>
    <w:rsid w:val="00E67F65"/>
    <w:rsid w:val="00E71F64"/>
    <w:rsid w:val="00E75A91"/>
    <w:rsid w:val="00E778B8"/>
    <w:rsid w:val="00E81DF4"/>
    <w:rsid w:val="00E8222F"/>
    <w:rsid w:val="00E82524"/>
    <w:rsid w:val="00E828B4"/>
    <w:rsid w:val="00E83E7A"/>
    <w:rsid w:val="00E84B74"/>
    <w:rsid w:val="00E84DB1"/>
    <w:rsid w:val="00E85A89"/>
    <w:rsid w:val="00E85B0E"/>
    <w:rsid w:val="00E87418"/>
    <w:rsid w:val="00E8782D"/>
    <w:rsid w:val="00E8784D"/>
    <w:rsid w:val="00E91266"/>
    <w:rsid w:val="00E91687"/>
    <w:rsid w:val="00E919B4"/>
    <w:rsid w:val="00E9205A"/>
    <w:rsid w:val="00E92768"/>
    <w:rsid w:val="00E92B73"/>
    <w:rsid w:val="00E9532B"/>
    <w:rsid w:val="00EA0623"/>
    <w:rsid w:val="00EA0EE1"/>
    <w:rsid w:val="00EA5E8D"/>
    <w:rsid w:val="00EA74F9"/>
    <w:rsid w:val="00EB115C"/>
    <w:rsid w:val="00EB1271"/>
    <w:rsid w:val="00EB42D4"/>
    <w:rsid w:val="00EB480E"/>
    <w:rsid w:val="00EB4CC8"/>
    <w:rsid w:val="00EB5E5E"/>
    <w:rsid w:val="00EC0918"/>
    <w:rsid w:val="00EC0B81"/>
    <w:rsid w:val="00EC105D"/>
    <w:rsid w:val="00EC1211"/>
    <w:rsid w:val="00EC1449"/>
    <w:rsid w:val="00EC1519"/>
    <w:rsid w:val="00EC29A0"/>
    <w:rsid w:val="00EC4E83"/>
    <w:rsid w:val="00ED08E6"/>
    <w:rsid w:val="00ED0ECB"/>
    <w:rsid w:val="00ED0FC1"/>
    <w:rsid w:val="00ED260B"/>
    <w:rsid w:val="00ED2610"/>
    <w:rsid w:val="00ED2704"/>
    <w:rsid w:val="00ED39B0"/>
    <w:rsid w:val="00ED3A93"/>
    <w:rsid w:val="00ED5746"/>
    <w:rsid w:val="00ED5EA8"/>
    <w:rsid w:val="00ED73B2"/>
    <w:rsid w:val="00EE15AD"/>
    <w:rsid w:val="00EE2833"/>
    <w:rsid w:val="00EE46B8"/>
    <w:rsid w:val="00EE4886"/>
    <w:rsid w:val="00EE4F65"/>
    <w:rsid w:val="00EE5A74"/>
    <w:rsid w:val="00EE6814"/>
    <w:rsid w:val="00EF1AC5"/>
    <w:rsid w:val="00EF49FB"/>
    <w:rsid w:val="00EF582A"/>
    <w:rsid w:val="00EF5CDA"/>
    <w:rsid w:val="00EF6AD3"/>
    <w:rsid w:val="00F00394"/>
    <w:rsid w:val="00F01B6D"/>
    <w:rsid w:val="00F06467"/>
    <w:rsid w:val="00F0705D"/>
    <w:rsid w:val="00F07A97"/>
    <w:rsid w:val="00F11A3D"/>
    <w:rsid w:val="00F14B20"/>
    <w:rsid w:val="00F15398"/>
    <w:rsid w:val="00F179CD"/>
    <w:rsid w:val="00F2119B"/>
    <w:rsid w:val="00F21D2A"/>
    <w:rsid w:val="00F23F62"/>
    <w:rsid w:val="00F242C3"/>
    <w:rsid w:val="00F249BB"/>
    <w:rsid w:val="00F25441"/>
    <w:rsid w:val="00F25A7A"/>
    <w:rsid w:val="00F3040A"/>
    <w:rsid w:val="00F30DE5"/>
    <w:rsid w:val="00F31331"/>
    <w:rsid w:val="00F31D7A"/>
    <w:rsid w:val="00F34B2B"/>
    <w:rsid w:val="00F34B97"/>
    <w:rsid w:val="00F3650E"/>
    <w:rsid w:val="00F36B41"/>
    <w:rsid w:val="00F37259"/>
    <w:rsid w:val="00F37FB9"/>
    <w:rsid w:val="00F42DBE"/>
    <w:rsid w:val="00F45638"/>
    <w:rsid w:val="00F47AB1"/>
    <w:rsid w:val="00F517F8"/>
    <w:rsid w:val="00F55A4C"/>
    <w:rsid w:val="00F55E72"/>
    <w:rsid w:val="00F608B8"/>
    <w:rsid w:val="00F619F9"/>
    <w:rsid w:val="00F62989"/>
    <w:rsid w:val="00F629AF"/>
    <w:rsid w:val="00F634BA"/>
    <w:rsid w:val="00F65C4A"/>
    <w:rsid w:val="00F66B2F"/>
    <w:rsid w:val="00F674C0"/>
    <w:rsid w:val="00F679D4"/>
    <w:rsid w:val="00F70620"/>
    <w:rsid w:val="00F71D7C"/>
    <w:rsid w:val="00F71F54"/>
    <w:rsid w:val="00F73A27"/>
    <w:rsid w:val="00F74A06"/>
    <w:rsid w:val="00F7774B"/>
    <w:rsid w:val="00F77C74"/>
    <w:rsid w:val="00F77E06"/>
    <w:rsid w:val="00F80A54"/>
    <w:rsid w:val="00F81158"/>
    <w:rsid w:val="00F8144E"/>
    <w:rsid w:val="00F814A6"/>
    <w:rsid w:val="00F815F0"/>
    <w:rsid w:val="00F817F0"/>
    <w:rsid w:val="00F81E8E"/>
    <w:rsid w:val="00F91687"/>
    <w:rsid w:val="00F919B2"/>
    <w:rsid w:val="00F937DE"/>
    <w:rsid w:val="00F94A35"/>
    <w:rsid w:val="00F94BC3"/>
    <w:rsid w:val="00F9531E"/>
    <w:rsid w:val="00F9582A"/>
    <w:rsid w:val="00F9682E"/>
    <w:rsid w:val="00F96D94"/>
    <w:rsid w:val="00F97FF6"/>
    <w:rsid w:val="00FA1B9D"/>
    <w:rsid w:val="00FA3846"/>
    <w:rsid w:val="00FA45D8"/>
    <w:rsid w:val="00FA4C4C"/>
    <w:rsid w:val="00FA4FF9"/>
    <w:rsid w:val="00FA50C1"/>
    <w:rsid w:val="00FA521F"/>
    <w:rsid w:val="00FA58FF"/>
    <w:rsid w:val="00FA5B9B"/>
    <w:rsid w:val="00FA7340"/>
    <w:rsid w:val="00FB2C27"/>
    <w:rsid w:val="00FB30CD"/>
    <w:rsid w:val="00FB4191"/>
    <w:rsid w:val="00FB72E6"/>
    <w:rsid w:val="00FB7941"/>
    <w:rsid w:val="00FC23F4"/>
    <w:rsid w:val="00FC4D26"/>
    <w:rsid w:val="00FC4EAB"/>
    <w:rsid w:val="00FC605E"/>
    <w:rsid w:val="00FC6455"/>
    <w:rsid w:val="00FD002B"/>
    <w:rsid w:val="00FD006C"/>
    <w:rsid w:val="00FD02C5"/>
    <w:rsid w:val="00FD0C2B"/>
    <w:rsid w:val="00FD10EE"/>
    <w:rsid w:val="00FD2C1A"/>
    <w:rsid w:val="00FD424B"/>
    <w:rsid w:val="00FD6F98"/>
    <w:rsid w:val="00FE1A48"/>
    <w:rsid w:val="00FE345C"/>
    <w:rsid w:val="00FE4903"/>
    <w:rsid w:val="00FE65EE"/>
    <w:rsid w:val="00FE68E0"/>
    <w:rsid w:val="00FE76A9"/>
    <w:rsid w:val="00FE76AA"/>
    <w:rsid w:val="00FE7C9C"/>
    <w:rsid w:val="00FF2EB2"/>
    <w:rsid w:val="00FF3390"/>
    <w:rsid w:val="00FF3B9A"/>
    <w:rsid w:val="00FF420B"/>
    <w:rsid w:val="00FF55C2"/>
    <w:rsid w:val="00FF75B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1AD"/>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DA3197"/>
    <w:pPr>
      <w:spacing w:after="0" w:line="240" w:lineRule="auto"/>
      <w:ind w:firstLine="720"/>
      <w:jc w:val="both"/>
    </w:pPr>
    <w:rPr>
      <w:rFonts w:ascii="Times New Roman" w:hAnsi="Times New Roman"/>
      <w:sz w:val="24"/>
      <w:szCs w:val="24"/>
      <w:lang w:val="en-US" w:eastAsia="ru-RU"/>
    </w:rPr>
  </w:style>
  <w:style w:type="character" w:customStyle="1" w:styleId="BodyTextIndent2Char">
    <w:name w:val="Body Text Indent 2 Char"/>
    <w:basedOn w:val="DefaultParagraphFont"/>
    <w:link w:val="BodyTextIndent2"/>
    <w:uiPriority w:val="99"/>
    <w:locked/>
    <w:rsid w:val="00DA3197"/>
    <w:rPr>
      <w:rFonts w:ascii="Times New Roman" w:hAnsi="Times New Roman"/>
      <w:sz w:val="24"/>
      <w:lang w:eastAsia="ru-RU"/>
    </w:rPr>
  </w:style>
  <w:style w:type="paragraph" w:styleId="ListParagraph">
    <w:name w:val="List Paragraph"/>
    <w:basedOn w:val="Normal"/>
    <w:uiPriority w:val="99"/>
    <w:qFormat/>
    <w:rsid w:val="00B66454"/>
    <w:pPr>
      <w:ind w:left="720"/>
      <w:contextualSpacing/>
    </w:pPr>
  </w:style>
  <w:style w:type="paragraph" w:styleId="Header">
    <w:name w:val="header"/>
    <w:basedOn w:val="Normal"/>
    <w:link w:val="HeaderChar"/>
    <w:uiPriority w:val="99"/>
    <w:rsid w:val="006544D4"/>
    <w:pPr>
      <w:tabs>
        <w:tab w:val="center" w:pos="4677"/>
        <w:tab w:val="right" w:pos="9355"/>
      </w:tabs>
      <w:spacing w:after="0" w:line="240" w:lineRule="auto"/>
    </w:pPr>
    <w:rPr>
      <w:sz w:val="20"/>
      <w:szCs w:val="20"/>
      <w:lang w:val="en-US" w:eastAsia="ru-RU"/>
    </w:rPr>
  </w:style>
  <w:style w:type="character" w:customStyle="1" w:styleId="HeaderChar">
    <w:name w:val="Header Char"/>
    <w:basedOn w:val="DefaultParagraphFont"/>
    <w:link w:val="Header"/>
    <w:uiPriority w:val="99"/>
    <w:locked/>
    <w:rsid w:val="006544D4"/>
  </w:style>
  <w:style w:type="paragraph" w:styleId="Footer">
    <w:name w:val="footer"/>
    <w:basedOn w:val="Normal"/>
    <w:link w:val="FooterChar"/>
    <w:uiPriority w:val="99"/>
    <w:rsid w:val="006544D4"/>
    <w:pPr>
      <w:tabs>
        <w:tab w:val="center" w:pos="4677"/>
        <w:tab w:val="right" w:pos="9355"/>
      </w:tabs>
      <w:spacing w:after="0" w:line="240" w:lineRule="auto"/>
    </w:pPr>
    <w:rPr>
      <w:sz w:val="20"/>
      <w:szCs w:val="20"/>
      <w:lang w:val="en-US" w:eastAsia="ru-RU"/>
    </w:rPr>
  </w:style>
  <w:style w:type="character" w:customStyle="1" w:styleId="FooterChar">
    <w:name w:val="Footer Char"/>
    <w:basedOn w:val="DefaultParagraphFont"/>
    <w:link w:val="Footer"/>
    <w:uiPriority w:val="99"/>
    <w:locked/>
    <w:rsid w:val="006544D4"/>
  </w:style>
  <w:style w:type="paragraph" w:styleId="BalloonText">
    <w:name w:val="Balloon Text"/>
    <w:basedOn w:val="Normal"/>
    <w:link w:val="BalloonTextChar"/>
    <w:uiPriority w:val="99"/>
    <w:semiHidden/>
    <w:rsid w:val="00710C88"/>
    <w:rPr>
      <w:rFonts w:ascii="Times New Roman" w:hAnsi="Times New Roman"/>
      <w:sz w:val="2"/>
      <w:szCs w:val="20"/>
      <w:lang w:val="en-US"/>
    </w:rPr>
  </w:style>
  <w:style w:type="character" w:customStyle="1" w:styleId="BalloonTextChar">
    <w:name w:val="Balloon Text Char"/>
    <w:basedOn w:val="DefaultParagraphFont"/>
    <w:link w:val="BalloonText"/>
    <w:uiPriority w:val="99"/>
    <w:semiHidden/>
    <w:locked/>
    <w:rsid w:val="00F629AF"/>
    <w:rPr>
      <w:rFonts w:ascii="Times New Roman" w:hAnsi="Times New Roman"/>
      <w:sz w:val="2"/>
      <w:lang w:eastAsia="en-US"/>
    </w:rPr>
  </w:style>
  <w:style w:type="paragraph" w:styleId="BodyTextIndent">
    <w:name w:val="Body Text Indent"/>
    <w:basedOn w:val="Normal"/>
    <w:link w:val="BodyTextIndentChar"/>
    <w:uiPriority w:val="99"/>
    <w:rsid w:val="00B4507F"/>
    <w:pPr>
      <w:spacing w:after="120"/>
      <w:ind w:left="283"/>
    </w:pPr>
    <w:rPr>
      <w:sz w:val="20"/>
      <w:szCs w:val="20"/>
      <w:lang w:val="en-US"/>
    </w:rPr>
  </w:style>
  <w:style w:type="character" w:customStyle="1" w:styleId="BodyTextIndentChar">
    <w:name w:val="Body Text Indent Char"/>
    <w:basedOn w:val="DefaultParagraphFont"/>
    <w:link w:val="BodyTextIndent"/>
    <w:uiPriority w:val="99"/>
    <w:semiHidden/>
    <w:locked/>
    <w:rsid w:val="00F73A27"/>
    <w:rPr>
      <w:lang w:eastAsia="en-US"/>
    </w:rPr>
  </w:style>
  <w:style w:type="paragraph" w:customStyle="1" w:styleId="ConsPlusNormal">
    <w:name w:val="ConsPlusNormal"/>
    <w:link w:val="ConsPlusNormal0"/>
    <w:uiPriority w:val="99"/>
    <w:rsid w:val="00217F6F"/>
    <w:pPr>
      <w:widowControl w:val="0"/>
      <w:autoSpaceDE w:val="0"/>
      <w:autoSpaceDN w:val="0"/>
      <w:adjustRightInd w:val="0"/>
      <w:ind w:firstLine="720"/>
    </w:pPr>
    <w:rPr>
      <w:rFonts w:ascii="Arial" w:eastAsia="Times New Roman" w:hAnsi="Arial" w:cs="Arial"/>
      <w:sz w:val="20"/>
      <w:szCs w:val="20"/>
      <w:lang w:val="ru-RU" w:eastAsia="ru-RU"/>
    </w:rPr>
  </w:style>
  <w:style w:type="character" w:styleId="Hyperlink">
    <w:name w:val="Hyperlink"/>
    <w:basedOn w:val="DefaultParagraphFont"/>
    <w:uiPriority w:val="99"/>
    <w:semiHidden/>
    <w:rsid w:val="008403DF"/>
    <w:rPr>
      <w:rFonts w:cs="Times New Roman"/>
      <w:color w:val="0000FF"/>
      <w:u w:val="single"/>
    </w:rPr>
  </w:style>
  <w:style w:type="paragraph" w:customStyle="1" w:styleId="ConsPlusTitle">
    <w:name w:val="ConsPlusTitle"/>
    <w:uiPriority w:val="99"/>
    <w:rsid w:val="008403DF"/>
    <w:pPr>
      <w:widowControl w:val="0"/>
      <w:autoSpaceDE w:val="0"/>
      <w:autoSpaceDN w:val="0"/>
    </w:pPr>
    <w:rPr>
      <w:rFonts w:eastAsia="Times New Roman" w:cs="Calibri"/>
      <w:b/>
      <w:szCs w:val="20"/>
      <w:lang w:val="ru-RU" w:eastAsia="ru-RU"/>
    </w:rPr>
  </w:style>
  <w:style w:type="character" w:customStyle="1" w:styleId="ConsPlusNormal0">
    <w:name w:val="ConsPlusNormal Знак"/>
    <w:link w:val="ConsPlusNormal"/>
    <w:uiPriority w:val="99"/>
    <w:locked/>
    <w:rsid w:val="003C6829"/>
    <w:rPr>
      <w:rFonts w:ascii="Arial" w:hAnsi="Arial"/>
      <w:lang w:val="ru-RU" w:eastAsia="ru-RU"/>
    </w:rPr>
  </w:style>
  <w:style w:type="paragraph" w:customStyle="1" w:styleId="msonormalmrcssattr">
    <w:name w:val="msonormal_mr_css_attr"/>
    <w:basedOn w:val="Normal"/>
    <w:uiPriority w:val="99"/>
    <w:rsid w:val="002255E4"/>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08630187">
      <w:marLeft w:val="0"/>
      <w:marRight w:val="0"/>
      <w:marTop w:val="0"/>
      <w:marBottom w:val="0"/>
      <w:divBdr>
        <w:top w:val="none" w:sz="0" w:space="0" w:color="auto"/>
        <w:left w:val="none" w:sz="0" w:space="0" w:color="auto"/>
        <w:bottom w:val="none" w:sz="0" w:space="0" w:color="auto"/>
        <w:right w:val="none" w:sz="0" w:space="0" w:color="auto"/>
      </w:divBdr>
    </w:div>
    <w:div w:id="2008630188">
      <w:marLeft w:val="0"/>
      <w:marRight w:val="0"/>
      <w:marTop w:val="0"/>
      <w:marBottom w:val="0"/>
      <w:divBdr>
        <w:top w:val="none" w:sz="0" w:space="0" w:color="auto"/>
        <w:left w:val="none" w:sz="0" w:space="0" w:color="auto"/>
        <w:bottom w:val="none" w:sz="0" w:space="0" w:color="auto"/>
        <w:right w:val="none" w:sz="0" w:space="0" w:color="auto"/>
      </w:divBdr>
    </w:div>
    <w:div w:id="2008630189">
      <w:marLeft w:val="0"/>
      <w:marRight w:val="0"/>
      <w:marTop w:val="0"/>
      <w:marBottom w:val="0"/>
      <w:divBdr>
        <w:top w:val="none" w:sz="0" w:space="0" w:color="auto"/>
        <w:left w:val="none" w:sz="0" w:space="0" w:color="auto"/>
        <w:bottom w:val="none" w:sz="0" w:space="0" w:color="auto"/>
        <w:right w:val="none" w:sz="0" w:space="0" w:color="auto"/>
      </w:divBdr>
    </w:div>
    <w:div w:id="2008630190">
      <w:marLeft w:val="0"/>
      <w:marRight w:val="0"/>
      <w:marTop w:val="0"/>
      <w:marBottom w:val="0"/>
      <w:divBdr>
        <w:top w:val="none" w:sz="0" w:space="0" w:color="auto"/>
        <w:left w:val="none" w:sz="0" w:space="0" w:color="auto"/>
        <w:bottom w:val="none" w:sz="0" w:space="0" w:color="auto"/>
        <w:right w:val="none" w:sz="0" w:space="0" w:color="auto"/>
      </w:divBdr>
    </w:div>
    <w:div w:id="2008630191">
      <w:marLeft w:val="0"/>
      <w:marRight w:val="0"/>
      <w:marTop w:val="0"/>
      <w:marBottom w:val="0"/>
      <w:divBdr>
        <w:top w:val="none" w:sz="0" w:space="0" w:color="auto"/>
        <w:left w:val="none" w:sz="0" w:space="0" w:color="auto"/>
        <w:bottom w:val="none" w:sz="0" w:space="0" w:color="auto"/>
        <w:right w:val="none" w:sz="0" w:space="0" w:color="auto"/>
      </w:divBdr>
    </w:div>
    <w:div w:id="2008630192">
      <w:marLeft w:val="0"/>
      <w:marRight w:val="0"/>
      <w:marTop w:val="0"/>
      <w:marBottom w:val="0"/>
      <w:divBdr>
        <w:top w:val="none" w:sz="0" w:space="0" w:color="auto"/>
        <w:left w:val="none" w:sz="0" w:space="0" w:color="auto"/>
        <w:bottom w:val="none" w:sz="0" w:space="0" w:color="auto"/>
        <w:right w:val="none" w:sz="0" w:space="0" w:color="auto"/>
      </w:divBdr>
    </w:div>
    <w:div w:id="2008630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832ABE7EB0D291FE5977C2C78A1B316DF44C23C017839F5FE7CD9082C8D0K" TargetMode="External"/><Relationship Id="rId13" Type="http://schemas.openxmlformats.org/officeDocument/2006/relationships/hyperlink" Target="consultantplus://offline/ref=A1A4BACCF115888C56AB011436B5243A18CAD077375F0CE0A12D681539R4gEI" TargetMode="External"/><Relationship Id="rId3" Type="http://schemas.openxmlformats.org/officeDocument/2006/relationships/settings" Target="settings.xml"/><Relationship Id="rId7" Type="http://schemas.openxmlformats.org/officeDocument/2006/relationships/hyperlink" Target="consultantplus://offline/ref=04832ABE7EB0D291FE5977C2C78A1B316DF54525C515839F5FE7CD9082C8D0K" TargetMode="External"/><Relationship Id="rId12" Type="http://schemas.openxmlformats.org/officeDocument/2006/relationships/hyperlink" Target="consultantplus://offline/ref=A1A4BACCF115888C56AB011436B5243A18CAD97B3F5C0CE0A12D681539R4gE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1A4BACCF115888C56AB011436B5243A18CBD07D3A5E0CE0A12D681539R4gE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A9C657FE0ECE561881AAE9276B9EC4C8D2370254F6BE94D536027422E6139543C18F1408DF5440g4E8G" TargetMode="External"/><Relationship Id="rId4" Type="http://schemas.openxmlformats.org/officeDocument/2006/relationships/webSettings" Target="webSettings.xml"/><Relationship Id="rId9" Type="http://schemas.openxmlformats.org/officeDocument/2006/relationships/hyperlink" Target="consultantplus://offline/ref=04832ABE7EB0D291FE5977C2C78A1B316DF4452FC814839F5FE7CD9082C8D0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179</TotalTime>
  <Pages>11</Pages>
  <Words>3999</Words>
  <Characters>22795</Characters>
  <Application>Microsoft Office Outlook</Application>
  <DocSecurity>0</DocSecurity>
  <Lines>0</Lines>
  <Paragraphs>0</Paragraphs>
  <ScaleCrop>false</ScaleCrop>
  <Company>MFNSO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Ванаг Катерина Валерьевна</dc:creator>
  <cp:keywords/>
  <dc:description/>
  <cp:lastModifiedBy>nmts</cp:lastModifiedBy>
  <cp:revision>47</cp:revision>
  <cp:lastPrinted>2020-12-24T08:35:00Z</cp:lastPrinted>
  <dcterms:created xsi:type="dcterms:W3CDTF">2019-11-19T12:12:00Z</dcterms:created>
  <dcterms:modified xsi:type="dcterms:W3CDTF">2021-01-13T09:13:00Z</dcterms:modified>
</cp:coreProperties>
</file>